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D4141" w14:textId="77777777" w:rsidR="006E5D65" w:rsidRPr="00731FC9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731FC9">
        <w:rPr>
          <w:rFonts w:ascii="Corbel" w:hAnsi="Corbel"/>
          <w:b/>
          <w:bCs/>
        </w:rPr>
        <w:t xml:space="preserve">   </w:t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D8678B" w:rsidRPr="00731FC9">
        <w:rPr>
          <w:rFonts w:ascii="Corbel" w:hAnsi="Corbel"/>
          <w:bCs/>
          <w:i/>
        </w:rPr>
        <w:t xml:space="preserve">Załącznik nr </w:t>
      </w:r>
      <w:r w:rsidR="006F31E2" w:rsidRPr="00731FC9">
        <w:rPr>
          <w:rFonts w:ascii="Corbel" w:hAnsi="Corbel"/>
          <w:bCs/>
          <w:i/>
        </w:rPr>
        <w:t>1.5</w:t>
      </w:r>
      <w:r w:rsidR="00D8678B" w:rsidRPr="00731FC9">
        <w:rPr>
          <w:rFonts w:ascii="Corbel" w:hAnsi="Corbel"/>
          <w:bCs/>
          <w:i/>
        </w:rPr>
        <w:t xml:space="preserve"> do Zarządzenia</w:t>
      </w:r>
      <w:r w:rsidR="002A22BF" w:rsidRPr="00731FC9">
        <w:rPr>
          <w:rFonts w:ascii="Corbel" w:hAnsi="Corbel"/>
          <w:bCs/>
          <w:i/>
        </w:rPr>
        <w:t xml:space="preserve"> Rektora UR </w:t>
      </w:r>
      <w:r w:rsidR="00CD6897" w:rsidRPr="00731FC9">
        <w:rPr>
          <w:rFonts w:ascii="Corbel" w:hAnsi="Corbel"/>
          <w:bCs/>
          <w:i/>
        </w:rPr>
        <w:t xml:space="preserve"> nr </w:t>
      </w:r>
      <w:r w:rsidR="00F17567" w:rsidRPr="00731FC9">
        <w:rPr>
          <w:rFonts w:ascii="Corbel" w:hAnsi="Corbel"/>
          <w:bCs/>
          <w:i/>
        </w:rPr>
        <w:t>12/2019</w:t>
      </w:r>
    </w:p>
    <w:p w14:paraId="523D23AB" w14:textId="77777777" w:rsidR="0085747A" w:rsidRPr="00731FC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31FC9">
        <w:rPr>
          <w:rFonts w:ascii="Corbel" w:hAnsi="Corbel"/>
          <w:b/>
          <w:smallCaps/>
          <w:sz w:val="24"/>
          <w:szCs w:val="24"/>
        </w:rPr>
        <w:t>SYLABUS</w:t>
      </w:r>
    </w:p>
    <w:p w14:paraId="0E8E34C9" w14:textId="39303D7E" w:rsidR="0085747A" w:rsidRPr="00731FC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31FC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31FC9">
        <w:rPr>
          <w:rFonts w:ascii="Corbel" w:hAnsi="Corbel"/>
          <w:b/>
          <w:smallCaps/>
          <w:sz w:val="24"/>
          <w:szCs w:val="24"/>
        </w:rPr>
        <w:t xml:space="preserve"> </w:t>
      </w:r>
      <w:r w:rsidR="00CD058C">
        <w:rPr>
          <w:rFonts w:ascii="Corbel" w:hAnsi="Corbel"/>
          <w:i/>
          <w:smallCaps/>
          <w:sz w:val="24"/>
          <w:szCs w:val="24"/>
        </w:rPr>
        <w:t>202</w:t>
      </w:r>
      <w:r w:rsidR="00505CF4">
        <w:rPr>
          <w:rFonts w:ascii="Corbel" w:hAnsi="Corbel"/>
          <w:i/>
          <w:smallCaps/>
          <w:sz w:val="24"/>
          <w:szCs w:val="24"/>
        </w:rPr>
        <w:t>2</w:t>
      </w:r>
      <w:r w:rsidR="00CD058C">
        <w:rPr>
          <w:rFonts w:ascii="Corbel" w:hAnsi="Corbel"/>
          <w:i/>
          <w:smallCaps/>
          <w:sz w:val="24"/>
          <w:szCs w:val="24"/>
        </w:rPr>
        <w:t>–202</w:t>
      </w:r>
      <w:r w:rsidR="00505CF4">
        <w:rPr>
          <w:rFonts w:ascii="Corbel" w:hAnsi="Corbel"/>
          <w:i/>
          <w:smallCaps/>
          <w:sz w:val="24"/>
          <w:szCs w:val="24"/>
        </w:rPr>
        <w:t>5</w:t>
      </w:r>
    </w:p>
    <w:p w14:paraId="008BB873" w14:textId="15EA9EC8" w:rsidR="0085747A" w:rsidRPr="00731FC9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31FC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CD058C">
        <w:rPr>
          <w:rFonts w:ascii="Corbel" w:hAnsi="Corbel"/>
          <w:i/>
          <w:sz w:val="24"/>
          <w:szCs w:val="24"/>
        </w:rPr>
        <w:tab/>
      </w:r>
      <w:r w:rsidR="0085747A" w:rsidRPr="00731FC9">
        <w:rPr>
          <w:rFonts w:ascii="Corbel" w:hAnsi="Corbel"/>
          <w:i/>
          <w:sz w:val="20"/>
          <w:szCs w:val="20"/>
        </w:rPr>
        <w:t>(skrajne daty</w:t>
      </w:r>
      <w:r w:rsidR="0085747A" w:rsidRPr="00731FC9">
        <w:rPr>
          <w:rFonts w:ascii="Corbel" w:hAnsi="Corbel"/>
          <w:sz w:val="20"/>
          <w:szCs w:val="20"/>
        </w:rPr>
        <w:t>)</w:t>
      </w:r>
    </w:p>
    <w:p w14:paraId="0B2FB473" w14:textId="5BC5D28E" w:rsidR="00445970" w:rsidRPr="00731FC9" w:rsidRDefault="00CD058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445970" w:rsidRPr="00731FC9">
        <w:rPr>
          <w:rFonts w:ascii="Corbel" w:hAnsi="Corbel"/>
          <w:sz w:val="20"/>
          <w:szCs w:val="20"/>
        </w:rPr>
        <w:tab/>
      </w:r>
      <w:r w:rsidR="00445970" w:rsidRPr="00731FC9">
        <w:rPr>
          <w:rFonts w:ascii="Corbel" w:hAnsi="Corbel"/>
          <w:sz w:val="20"/>
          <w:szCs w:val="20"/>
        </w:rPr>
        <w:tab/>
      </w:r>
      <w:r w:rsidR="00445970" w:rsidRPr="00731FC9">
        <w:rPr>
          <w:rFonts w:ascii="Corbel" w:hAnsi="Corbel"/>
          <w:sz w:val="20"/>
          <w:szCs w:val="20"/>
        </w:rPr>
        <w:tab/>
      </w:r>
      <w:r w:rsidR="00445970" w:rsidRPr="00731FC9">
        <w:rPr>
          <w:rFonts w:ascii="Corbel" w:hAnsi="Corbel"/>
          <w:sz w:val="20"/>
          <w:szCs w:val="20"/>
        </w:rPr>
        <w:tab/>
        <w:t xml:space="preserve">Rok akademicki </w:t>
      </w:r>
      <w:r>
        <w:rPr>
          <w:rFonts w:ascii="Corbel" w:hAnsi="Corbel"/>
          <w:sz w:val="20"/>
          <w:szCs w:val="20"/>
        </w:rPr>
        <w:t>202</w:t>
      </w:r>
      <w:r w:rsidR="00505CF4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505CF4">
        <w:rPr>
          <w:rFonts w:ascii="Corbel" w:hAnsi="Corbel"/>
          <w:sz w:val="20"/>
          <w:szCs w:val="20"/>
        </w:rPr>
        <w:t>5</w:t>
      </w:r>
    </w:p>
    <w:p w14:paraId="402A5ABF" w14:textId="77777777" w:rsidR="0085747A" w:rsidRPr="00731FC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E834DB" w14:textId="77777777" w:rsidR="0085747A" w:rsidRPr="00731FC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31FC9">
        <w:rPr>
          <w:rFonts w:ascii="Corbel" w:hAnsi="Corbel"/>
          <w:szCs w:val="24"/>
        </w:rPr>
        <w:t xml:space="preserve">1. </w:t>
      </w:r>
      <w:r w:rsidR="0085747A" w:rsidRPr="00731FC9">
        <w:rPr>
          <w:rFonts w:ascii="Corbel" w:hAnsi="Corbel"/>
          <w:szCs w:val="24"/>
        </w:rPr>
        <w:t xml:space="preserve">Podstawowe </w:t>
      </w:r>
      <w:r w:rsidR="00445970" w:rsidRPr="00731FC9">
        <w:rPr>
          <w:rFonts w:ascii="Corbel" w:hAnsi="Corbel"/>
          <w:szCs w:val="24"/>
        </w:rPr>
        <w:t>informacje o przedmiocie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7"/>
        <w:gridCol w:w="5811"/>
      </w:tblGrid>
      <w:tr w:rsidR="0085747A" w:rsidRPr="00731FC9" w14:paraId="44F470EB" w14:textId="77777777" w:rsidTr="007066CD">
        <w:tc>
          <w:tcPr>
            <w:tcW w:w="3857" w:type="dxa"/>
            <w:vAlign w:val="center"/>
          </w:tcPr>
          <w:p w14:paraId="6E408115" w14:textId="77777777" w:rsidR="0085747A" w:rsidRPr="00731F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5811" w:type="dxa"/>
            <w:vAlign w:val="center"/>
          </w:tcPr>
          <w:p w14:paraId="3BA5066E" w14:textId="77777777" w:rsidR="0085747A" w:rsidRPr="00CD058C" w:rsidRDefault="00CB37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D058C">
              <w:rPr>
                <w:rFonts w:ascii="Corbel" w:hAnsi="Corbel"/>
                <w:sz w:val="24"/>
                <w:szCs w:val="24"/>
              </w:rPr>
              <w:t>Pozyskiwanie funduszy na realizację projektów społecznych</w:t>
            </w:r>
          </w:p>
        </w:tc>
      </w:tr>
      <w:tr w:rsidR="0085747A" w:rsidRPr="00731FC9" w14:paraId="34C40395" w14:textId="77777777" w:rsidTr="007066CD">
        <w:tc>
          <w:tcPr>
            <w:tcW w:w="3857" w:type="dxa"/>
            <w:vAlign w:val="center"/>
          </w:tcPr>
          <w:p w14:paraId="709CC1BB" w14:textId="77777777" w:rsidR="0085747A" w:rsidRPr="00731F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31FC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5811" w:type="dxa"/>
            <w:vAlign w:val="center"/>
          </w:tcPr>
          <w:p w14:paraId="48C12562" w14:textId="49579118" w:rsidR="0085747A" w:rsidRPr="00731FC9" w:rsidRDefault="00CB37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37B5">
              <w:rPr>
                <w:rFonts w:ascii="Corbel" w:hAnsi="Corbel"/>
                <w:b w:val="0"/>
                <w:sz w:val="24"/>
                <w:szCs w:val="24"/>
              </w:rPr>
              <w:t>P1S[6]F_</w:t>
            </w:r>
            <w:r w:rsidR="00101CF8">
              <w:rPr>
                <w:rFonts w:ascii="Corbel" w:hAnsi="Corbel"/>
                <w:b w:val="0"/>
                <w:sz w:val="24"/>
                <w:szCs w:val="24"/>
              </w:rPr>
              <w:t>07</w:t>
            </w:r>
          </w:p>
        </w:tc>
      </w:tr>
      <w:tr w:rsidR="0085747A" w:rsidRPr="00731FC9" w14:paraId="432AA08B" w14:textId="77777777" w:rsidTr="007066CD">
        <w:tc>
          <w:tcPr>
            <w:tcW w:w="3857" w:type="dxa"/>
            <w:vAlign w:val="center"/>
          </w:tcPr>
          <w:p w14:paraId="5ECA42F1" w14:textId="77777777" w:rsidR="0085747A" w:rsidRPr="00731FC9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31FC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5811" w:type="dxa"/>
            <w:vAlign w:val="center"/>
          </w:tcPr>
          <w:p w14:paraId="10771343" w14:textId="77777777" w:rsidR="0085747A" w:rsidRPr="00731FC9" w:rsidRDefault="002A33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731FC9" w14:paraId="5F0AE01F" w14:textId="77777777" w:rsidTr="007066CD">
        <w:tc>
          <w:tcPr>
            <w:tcW w:w="3857" w:type="dxa"/>
            <w:vAlign w:val="center"/>
          </w:tcPr>
          <w:p w14:paraId="555DDEF8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5811" w:type="dxa"/>
            <w:vAlign w:val="center"/>
          </w:tcPr>
          <w:p w14:paraId="0D3FAE35" w14:textId="3958874B" w:rsidR="0085747A" w:rsidRPr="00731FC9" w:rsidRDefault="0070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66CD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731FC9" w14:paraId="25DD27DB" w14:textId="77777777" w:rsidTr="007066CD">
        <w:tc>
          <w:tcPr>
            <w:tcW w:w="3857" w:type="dxa"/>
            <w:vAlign w:val="center"/>
          </w:tcPr>
          <w:p w14:paraId="3F45004B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5811" w:type="dxa"/>
            <w:vAlign w:val="center"/>
          </w:tcPr>
          <w:p w14:paraId="552920D3" w14:textId="77777777" w:rsidR="0085747A" w:rsidRPr="00731FC9" w:rsidRDefault="00475F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731FC9" w14:paraId="0A975FA2" w14:textId="77777777" w:rsidTr="007066CD">
        <w:tc>
          <w:tcPr>
            <w:tcW w:w="3857" w:type="dxa"/>
            <w:vAlign w:val="center"/>
          </w:tcPr>
          <w:p w14:paraId="304EB0EF" w14:textId="77777777" w:rsidR="0085747A" w:rsidRPr="00731FC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5811" w:type="dxa"/>
            <w:vAlign w:val="center"/>
          </w:tcPr>
          <w:p w14:paraId="55E69963" w14:textId="77777777" w:rsidR="0085747A" w:rsidRPr="00731FC9" w:rsidRDefault="002A33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75FE6" w:rsidRPr="00731FC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31FC9"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="0085747A" w:rsidRPr="00731FC9" w14:paraId="3364AC4A" w14:textId="77777777" w:rsidTr="007066CD">
        <w:tc>
          <w:tcPr>
            <w:tcW w:w="3857" w:type="dxa"/>
            <w:vAlign w:val="center"/>
          </w:tcPr>
          <w:p w14:paraId="6C3C7635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5811" w:type="dxa"/>
            <w:vAlign w:val="center"/>
          </w:tcPr>
          <w:p w14:paraId="668FBD79" w14:textId="77777777" w:rsidR="0085747A" w:rsidRPr="00731FC9" w:rsidRDefault="002A33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731FC9" w14:paraId="25D727DD" w14:textId="77777777" w:rsidTr="007066CD">
        <w:tc>
          <w:tcPr>
            <w:tcW w:w="3857" w:type="dxa"/>
            <w:vAlign w:val="center"/>
          </w:tcPr>
          <w:p w14:paraId="38326AD9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5811" w:type="dxa"/>
            <w:vAlign w:val="center"/>
          </w:tcPr>
          <w:p w14:paraId="0139EA1E" w14:textId="77777777" w:rsidR="0085747A" w:rsidRPr="00731FC9" w:rsidRDefault="00CB37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66C18" w:rsidRPr="00731FC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731FC9" w14:paraId="3A5D2BBA" w14:textId="77777777" w:rsidTr="007066CD">
        <w:tc>
          <w:tcPr>
            <w:tcW w:w="3857" w:type="dxa"/>
            <w:vAlign w:val="center"/>
          </w:tcPr>
          <w:p w14:paraId="4A210E25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31FC9">
              <w:rPr>
                <w:rFonts w:ascii="Corbel" w:hAnsi="Corbel"/>
                <w:sz w:val="24"/>
                <w:szCs w:val="24"/>
              </w:rPr>
              <w:t>/y</w:t>
            </w:r>
            <w:r w:rsidRPr="00731FC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5811" w:type="dxa"/>
            <w:vAlign w:val="center"/>
          </w:tcPr>
          <w:p w14:paraId="71288402" w14:textId="2F6FC7FD" w:rsidR="0085747A" w:rsidRPr="00731FC9" w:rsidRDefault="002A33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3543F4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Pr="00731FC9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475FE6" w:rsidRPr="00731FC9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CB37B5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731FC9" w14:paraId="5B86C6DD" w14:textId="77777777" w:rsidTr="007066CD">
        <w:tc>
          <w:tcPr>
            <w:tcW w:w="3857" w:type="dxa"/>
            <w:vAlign w:val="center"/>
          </w:tcPr>
          <w:p w14:paraId="236340BC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5811" w:type="dxa"/>
            <w:vAlign w:val="center"/>
          </w:tcPr>
          <w:p w14:paraId="31B72EAF" w14:textId="77777777" w:rsidR="0085747A" w:rsidRPr="00731FC9" w:rsidRDefault="00166C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731FC9" w14:paraId="776553C6" w14:textId="77777777" w:rsidTr="007066CD">
        <w:tc>
          <w:tcPr>
            <w:tcW w:w="3857" w:type="dxa"/>
            <w:vAlign w:val="center"/>
          </w:tcPr>
          <w:p w14:paraId="5C87FD93" w14:textId="77777777" w:rsidR="00923D7D" w:rsidRPr="00731FC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5811" w:type="dxa"/>
            <w:vAlign w:val="center"/>
          </w:tcPr>
          <w:p w14:paraId="6817E2D1" w14:textId="77777777" w:rsidR="00923D7D" w:rsidRPr="00731FC9" w:rsidRDefault="00CA3E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658F" w:rsidRPr="00731FC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731FC9" w14:paraId="62F62E37" w14:textId="77777777" w:rsidTr="007066CD">
        <w:tc>
          <w:tcPr>
            <w:tcW w:w="3857" w:type="dxa"/>
            <w:vAlign w:val="center"/>
          </w:tcPr>
          <w:p w14:paraId="054BC9B2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5811" w:type="dxa"/>
            <w:vAlign w:val="center"/>
          </w:tcPr>
          <w:p w14:paraId="47856165" w14:textId="77777777" w:rsidR="0085747A" w:rsidRPr="00731FC9" w:rsidRDefault="00FE65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Sławomir Wilk</w:t>
            </w:r>
          </w:p>
        </w:tc>
      </w:tr>
      <w:tr w:rsidR="0085747A" w:rsidRPr="00731FC9" w14:paraId="7B034CA3" w14:textId="77777777" w:rsidTr="007066CD">
        <w:tc>
          <w:tcPr>
            <w:tcW w:w="3857" w:type="dxa"/>
            <w:vAlign w:val="center"/>
          </w:tcPr>
          <w:p w14:paraId="1957DB9C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5811" w:type="dxa"/>
            <w:vAlign w:val="center"/>
          </w:tcPr>
          <w:p w14:paraId="5A90AB2A" w14:textId="77777777" w:rsidR="0085747A" w:rsidRPr="00731FC9" w:rsidRDefault="00FE65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Sławomir Wilk</w:t>
            </w:r>
          </w:p>
        </w:tc>
      </w:tr>
    </w:tbl>
    <w:p w14:paraId="489FF603" w14:textId="77777777" w:rsidR="0085747A" w:rsidRPr="00731FC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t xml:space="preserve">* </w:t>
      </w:r>
      <w:r w:rsidRPr="00731FC9">
        <w:rPr>
          <w:rFonts w:ascii="Corbel" w:hAnsi="Corbel"/>
          <w:i/>
          <w:sz w:val="24"/>
          <w:szCs w:val="24"/>
        </w:rPr>
        <w:t>-</w:t>
      </w:r>
      <w:r w:rsidR="00B90885" w:rsidRPr="00731FC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31FC9">
        <w:rPr>
          <w:rFonts w:ascii="Corbel" w:hAnsi="Corbel"/>
          <w:b w:val="0"/>
          <w:sz w:val="24"/>
          <w:szCs w:val="24"/>
        </w:rPr>
        <w:t>e,</w:t>
      </w:r>
      <w:r w:rsidRPr="00731FC9">
        <w:rPr>
          <w:rFonts w:ascii="Corbel" w:hAnsi="Corbel"/>
          <w:i/>
          <w:sz w:val="24"/>
          <w:szCs w:val="24"/>
        </w:rPr>
        <w:t xml:space="preserve"> </w:t>
      </w:r>
      <w:r w:rsidRPr="00731FC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31FC9">
        <w:rPr>
          <w:rFonts w:ascii="Corbel" w:hAnsi="Corbel"/>
          <w:b w:val="0"/>
          <w:i/>
          <w:sz w:val="24"/>
          <w:szCs w:val="24"/>
        </w:rPr>
        <w:t>w Jednostce</w:t>
      </w:r>
    </w:p>
    <w:p w14:paraId="0F07CF35" w14:textId="40ACFCA8" w:rsidR="00923D7D" w:rsidRDefault="0085747A" w:rsidP="00D97398">
      <w:pPr>
        <w:pStyle w:val="Podpunkty"/>
        <w:ind w:left="284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t>1.</w:t>
      </w:r>
      <w:r w:rsidR="00E22FBC" w:rsidRPr="00731FC9">
        <w:rPr>
          <w:rFonts w:ascii="Corbel" w:hAnsi="Corbel"/>
          <w:sz w:val="24"/>
          <w:szCs w:val="24"/>
        </w:rPr>
        <w:t>1</w:t>
      </w:r>
      <w:r w:rsidRPr="00731FC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765963E" w14:textId="77777777" w:rsidR="00CD058C" w:rsidRPr="00731FC9" w:rsidRDefault="00CD058C" w:rsidP="00D97398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31FC9" w14:paraId="087E1DAB" w14:textId="77777777" w:rsidTr="006A3D4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DE2D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Semestr</w:t>
            </w:r>
          </w:p>
          <w:p w14:paraId="04EC277D" w14:textId="77777777" w:rsidR="00015B8F" w:rsidRPr="00731FC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(</w:t>
            </w:r>
            <w:r w:rsidR="00363F78" w:rsidRPr="00731FC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904B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1FC9">
              <w:rPr>
                <w:rFonts w:ascii="Corbel" w:hAnsi="Corbel"/>
                <w:szCs w:val="24"/>
              </w:rPr>
              <w:t>Wykł</w:t>
            </w:r>
            <w:proofErr w:type="spellEnd"/>
            <w:r w:rsidRPr="00731F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7BB0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0540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1FC9">
              <w:rPr>
                <w:rFonts w:ascii="Corbel" w:hAnsi="Corbel"/>
                <w:szCs w:val="24"/>
              </w:rPr>
              <w:t>Konw</w:t>
            </w:r>
            <w:proofErr w:type="spellEnd"/>
            <w:r w:rsidRPr="00731F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3AE6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4A72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1FC9">
              <w:rPr>
                <w:rFonts w:ascii="Corbel" w:hAnsi="Corbel"/>
                <w:szCs w:val="24"/>
              </w:rPr>
              <w:t>Sem</w:t>
            </w:r>
            <w:proofErr w:type="spellEnd"/>
            <w:r w:rsidRPr="00731F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B66D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6A96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1FC9">
              <w:rPr>
                <w:rFonts w:ascii="Corbel" w:hAnsi="Corbel"/>
                <w:szCs w:val="24"/>
              </w:rPr>
              <w:t>Prakt</w:t>
            </w:r>
            <w:proofErr w:type="spellEnd"/>
            <w:r w:rsidRPr="00731F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C10E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F148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31FC9">
              <w:rPr>
                <w:rFonts w:ascii="Corbel" w:hAnsi="Corbel"/>
                <w:b/>
                <w:szCs w:val="24"/>
              </w:rPr>
              <w:t>Liczba pkt</w:t>
            </w:r>
            <w:r w:rsidR="00B90885" w:rsidRPr="00731FC9">
              <w:rPr>
                <w:rFonts w:ascii="Corbel" w:hAnsi="Corbel"/>
                <w:b/>
                <w:szCs w:val="24"/>
              </w:rPr>
              <w:t>.</w:t>
            </w:r>
            <w:r w:rsidRPr="00731FC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31FC9" w14:paraId="4EED48B8" w14:textId="77777777" w:rsidTr="006A3D4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D9AC" w14:textId="0599C140" w:rsidR="00015B8F" w:rsidRPr="00731FC9" w:rsidRDefault="00FE65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V</w:t>
            </w:r>
            <w:r w:rsidR="003543F4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904D" w14:textId="77777777" w:rsidR="00015B8F" w:rsidRPr="00731F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9445" w14:textId="3F74D8E0" w:rsidR="00015B8F" w:rsidRPr="00731FC9" w:rsidRDefault="00015B8F" w:rsidP="003543F4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DAAF" w14:textId="1D8800F7" w:rsidR="00015B8F" w:rsidRPr="00731FC9" w:rsidRDefault="003543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2737" w14:textId="77777777" w:rsidR="00015B8F" w:rsidRPr="00731F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594D" w14:textId="77777777" w:rsidR="00015B8F" w:rsidRPr="00731F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9D3D" w14:textId="77777777" w:rsidR="00015B8F" w:rsidRPr="00731F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04D4" w14:textId="77777777" w:rsidR="00015B8F" w:rsidRPr="00731F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006C" w14:textId="77777777" w:rsidR="00015B8F" w:rsidRPr="00731F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0D0C" w14:textId="77777777" w:rsidR="00015B8F" w:rsidRPr="00731FC9" w:rsidRDefault="00CB37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00BA001" w14:textId="77777777" w:rsidR="00923D7D" w:rsidRPr="00731FC9" w:rsidRDefault="00923D7D" w:rsidP="00D9739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05F2B8" w14:textId="77777777" w:rsidR="0085747A" w:rsidRPr="00731FC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>1.</w:t>
      </w:r>
      <w:r w:rsidR="00E22FBC" w:rsidRPr="00731FC9">
        <w:rPr>
          <w:rFonts w:ascii="Corbel" w:hAnsi="Corbel"/>
          <w:smallCaps w:val="0"/>
          <w:szCs w:val="24"/>
        </w:rPr>
        <w:t>2</w:t>
      </w:r>
      <w:r w:rsidR="00F83B28" w:rsidRPr="00731FC9">
        <w:rPr>
          <w:rFonts w:ascii="Corbel" w:hAnsi="Corbel"/>
          <w:smallCaps w:val="0"/>
          <w:szCs w:val="24"/>
        </w:rPr>
        <w:t>.</w:t>
      </w:r>
      <w:r w:rsidR="00F83B28" w:rsidRPr="00731FC9">
        <w:rPr>
          <w:rFonts w:ascii="Corbel" w:hAnsi="Corbel"/>
          <w:smallCaps w:val="0"/>
          <w:szCs w:val="24"/>
        </w:rPr>
        <w:tab/>
      </w:r>
      <w:r w:rsidRPr="00731FC9">
        <w:rPr>
          <w:rFonts w:ascii="Corbel" w:hAnsi="Corbel"/>
          <w:smallCaps w:val="0"/>
          <w:szCs w:val="24"/>
        </w:rPr>
        <w:t xml:space="preserve">Sposób realizacji zajęć  </w:t>
      </w:r>
    </w:p>
    <w:p w14:paraId="2C1E6B15" w14:textId="77777777" w:rsidR="00CD058C" w:rsidRDefault="00CD058C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</w:t>
      </w:r>
    </w:p>
    <w:p w14:paraId="543D6B10" w14:textId="33C51E0B" w:rsidR="0085747A" w:rsidRPr="00731FC9" w:rsidRDefault="00FE65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31FC9">
        <w:rPr>
          <w:rFonts w:ascii="Corbel" w:eastAsia="MS Gothic" w:hAnsi="Corbel" w:cs="MS Gothic"/>
          <w:b w:val="0"/>
          <w:szCs w:val="24"/>
        </w:rPr>
        <w:t>x</w:t>
      </w:r>
      <w:r w:rsidR="0085747A" w:rsidRPr="00731FC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34133B5" w14:textId="77777777" w:rsidR="0085747A" w:rsidRPr="00731FC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31FC9">
        <w:rPr>
          <w:rFonts w:ascii="Segoe UI Symbol" w:eastAsia="MS Gothic" w:hAnsi="Segoe UI Symbol" w:cs="Segoe UI Symbol"/>
          <w:b w:val="0"/>
          <w:szCs w:val="24"/>
        </w:rPr>
        <w:t>☐</w:t>
      </w:r>
      <w:r w:rsidRPr="00731FC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697A01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47A2445" w14:textId="77777777" w:rsidR="00E22FBC" w:rsidRPr="00731FC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1.3 </w:t>
      </w:r>
      <w:r w:rsidR="00F83B28" w:rsidRPr="00731FC9">
        <w:rPr>
          <w:rFonts w:ascii="Corbel" w:hAnsi="Corbel"/>
          <w:smallCaps w:val="0"/>
          <w:szCs w:val="24"/>
        </w:rPr>
        <w:tab/>
      </w:r>
      <w:r w:rsidRPr="00731FC9">
        <w:rPr>
          <w:rFonts w:ascii="Corbel" w:hAnsi="Corbel"/>
          <w:smallCaps w:val="0"/>
          <w:szCs w:val="24"/>
        </w:rPr>
        <w:t>For</w:t>
      </w:r>
      <w:r w:rsidR="00445970" w:rsidRPr="00731FC9">
        <w:rPr>
          <w:rFonts w:ascii="Corbel" w:hAnsi="Corbel"/>
          <w:smallCaps w:val="0"/>
          <w:szCs w:val="24"/>
        </w:rPr>
        <w:t xml:space="preserve">ma zaliczenia przedmiotu </w:t>
      </w:r>
      <w:r w:rsidRPr="00731FC9">
        <w:rPr>
          <w:rFonts w:ascii="Corbel" w:hAnsi="Corbel"/>
          <w:smallCaps w:val="0"/>
          <w:szCs w:val="24"/>
        </w:rPr>
        <w:t xml:space="preserve"> (z toku) </w:t>
      </w:r>
      <w:r w:rsidRPr="00731FC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CCE55D8" w14:textId="77777777" w:rsidR="009C54AE" w:rsidRPr="00731FC9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BFECCC" w14:textId="25FECB5D" w:rsidR="00E960BB" w:rsidRDefault="006A3D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31FC9">
        <w:rPr>
          <w:rFonts w:ascii="Corbel" w:hAnsi="Corbel"/>
          <w:b w:val="0"/>
          <w:szCs w:val="24"/>
        </w:rPr>
        <w:t>Zaliczenie z Oceną</w:t>
      </w:r>
    </w:p>
    <w:p w14:paraId="3ACC743F" w14:textId="77777777" w:rsidR="00CD058C" w:rsidRPr="00731FC9" w:rsidRDefault="00CD058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EC4A30" w14:textId="509456F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1FC9">
        <w:rPr>
          <w:rFonts w:ascii="Corbel" w:hAnsi="Corbel"/>
          <w:szCs w:val="24"/>
        </w:rPr>
        <w:t xml:space="preserve">2.Wymagania wstępne </w:t>
      </w:r>
    </w:p>
    <w:p w14:paraId="65D9703D" w14:textId="77777777" w:rsidR="00CD058C" w:rsidRPr="00731FC9" w:rsidRDefault="00CD058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1FC9" w14:paraId="40BE59C6" w14:textId="77777777" w:rsidTr="00745302">
        <w:tc>
          <w:tcPr>
            <w:tcW w:w="9670" w:type="dxa"/>
          </w:tcPr>
          <w:p w14:paraId="3EE70BD9" w14:textId="77777777" w:rsidR="0085747A" w:rsidRPr="00731FC9" w:rsidRDefault="00CB37B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Ukończenie przedmiotu projekt socjalny.</w:t>
            </w:r>
          </w:p>
        </w:tc>
      </w:tr>
    </w:tbl>
    <w:p w14:paraId="6186E7E1" w14:textId="77777777" w:rsidR="00153C41" w:rsidRPr="00731FC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6364F5" w14:textId="77777777" w:rsidR="00CD058C" w:rsidRDefault="00CD058C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0F7A929C" w14:textId="61B3AF92" w:rsidR="0085747A" w:rsidRPr="00731FC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1FC9">
        <w:rPr>
          <w:rFonts w:ascii="Corbel" w:hAnsi="Corbel"/>
          <w:szCs w:val="24"/>
        </w:rPr>
        <w:lastRenderedPageBreak/>
        <w:t>3.</w:t>
      </w:r>
      <w:r w:rsidR="0085747A" w:rsidRPr="00731FC9">
        <w:rPr>
          <w:rFonts w:ascii="Corbel" w:hAnsi="Corbel"/>
          <w:szCs w:val="24"/>
        </w:rPr>
        <w:t xml:space="preserve"> </w:t>
      </w:r>
      <w:r w:rsidR="00A84C85" w:rsidRPr="00731FC9">
        <w:rPr>
          <w:rFonts w:ascii="Corbel" w:hAnsi="Corbel"/>
          <w:szCs w:val="24"/>
        </w:rPr>
        <w:t>cele, efekty uczenia się</w:t>
      </w:r>
      <w:r w:rsidR="0085747A" w:rsidRPr="00731FC9">
        <w:rPr>
          <w:rFonts w:ascii="Corbel" w:hAnsi="Corbel"/>
          <w:szCs w:val="24"/>
        </w:rPr>
        <w:t xml:space="preserve"> , treści Programowe i stosowane metody Dydaktyczne</w:t>
      </w:r>
    </w:p>
    <w:p w14:paraId="6C57256A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433CEE" w14:textId="77777777" w:rsidR="0085747A" w:rsidRPr="00731FC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t xml:space="preserve">3.1 </w:t>
      </w:r>
      <w:r w:rsidR="00C05F44" w:rsidRPr="00731FC9">
        <w:rPr>
          <w:rFonts w:ascii="Corbel" w:hAnsi="Corbel"/>
          <w:sz w:val="24"/>
          <w:szCs w:val="24"/>
        </w:rPr>
        <w:t>Cele przedmiotu</w:t>
      </w:r>
    </w:p>
    <w:p w14:paraId="3C85662E" w14:textId="77777777" w:rsidR="00F83B28" w:rsidRPr="00731FC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20585" w:rsidRPr="00731FC9" w14:paraId="3A067050" w14:textId="77777777" w:rsidTr="006A3D4B">
        <w:tc>
          <w:tcPr>
            <w:tcW w:w="845" w:type="dxa"/>
            <w:vAlign w:val="center"/>
          </w:tcPr>
          <w:p w14:paraId="64ADC5E1" w14:textId="77777777" w:rsidR="00820585" w:rsidRPr="00731FC9" w:rsidRDefault="00820585" w:rsidP="00D9739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798D3A67" w14:textId="77777777" w:rsidR="00820585" w:rsidRPr="00C77DD3" w:rsidRDefault="00820585" w:rsidP="00D97398">
            <w:pPr>
              <w:spacing w:after="0"/>
            </w:pPr>
            <w:r w:rsidRPr="00C77DD3">
              <w:t xml:space="preserve">Zapoznanie </w:t>
            </w:r>
            <w:r>
              <w:t xml:space="preserve">studentów </w:t>
            </w:r>
            <w:r w:rsidRPr="00C77DD3">
              <w:t xml:space="preserve">z metodami i narzędziami, w tym technikami pozyskiwania danych, właściwymi dla </w:t>
            </w:r>
            <w:r>
              <w:t>pracy socjalnej</w:t>
            </w:r>
            <w:r w:rsidRPr="00C77DD3">
              <w:t>, pozwalającymi opisywać struktury i instytucje społeczne oraz procesy w nich i między nimi zachodzące</w:t>
            </w:r>
          </w:p>
        </w:tc>
      </w:tr>
      <w:tr w:rsidR="00820585" w:rsidRPr="00731FC9" w14:paraId="5DC29CDD" w14:textId="77777777" w:rsidTr="006A3D4B">
        <w:tc>
          <w:tcPr>
            <w:tcW w:w="845" w:type="dxa"/>
            <w:vAlign w:val="center"/>
          </w:tcPr>
          <w:p w14:paraId="240F804F" w14:textId="77777777" w:rsidR="00820585" w:rsidRPr="00731FC9" w:rsidRDefault="00820585" w:rsidP="00D97398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01BA28FA" w14:textId="77777777" w:rsidR="00820585" w:rsidRPr="00C77DD3" w:rsidRDefault="00820585" w:rsidP="00D97398">
            <w:pPr>
              <w:spacing w:after="0"/>
            </w:pPr>
            <w:r w:rsidRPr="00C77DD3">
              <w:t xml:space="preserve">Zaznajomienie </w:t>
            </w:r>
            <w:r>
              <w:t>studentów</w:t>
            </w:r>
            <w:r w:rsidRPr="00C77DD3">
              <w:t xml:space="preserve"> z możliwościami aplikowania o środki </w:t>
            </w:r>
            <w:r>
              <w:t>na realizację projektów społecznych</w:t>
            </w:r>
          </w:p>
        </w:tc>
      </w:tr>
      <w:tr w:rsidR="00820585" w:rsidRPr="00731FC9" w14:paraId="1F1AF565" w14:textId="77777777" w:rsidTr="006A3D4B">
        <w:tc>
          <w:tcPr>
            <w:tcW w:w="845" w:type="dxa"/>
            <w:vAlign w:val="center"/>
          </w:tcPr>
          <w:p w14:paraId="0E08C446" w14:textId="77777777" w:rsidR="00820585" w:rsidRPr="00731FC9" w:rsidRDefault="00820585" w:rsidP="00D97398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C3 </w:t>
            </w:r>
          </w:p>
        </w:tc>
        <w:tc>
          <w:tcPr>
            <w:tcW w:w="8675" w:type="dxa"/>
          </w:tcPr>
          <w:p w14:paraId="015E70D3" w14:textId="77777777" w:rsidR="00820585" w:rsidRPr="00C77DD3" w:rsidRDefault="00820585" w:rsidP="00D97398">
            <w:pPr>
              <w:spacing w:after="0"/>
            </w:pPr>
            <w:r w:rsidRPr="00C77DD3">
              <w:t xml:space="preserve">Kształtowanie u </w:t>
            </w:r>
            <w:r>
              <w:t>studentów</w:t>
            </w:r>
            <w:r w:rsidRPr="00C77DD3">
              <w:t xml:space="preserve"> umiejętność rozumienia i analizowania zjawisk</w:t>
            </w:r>
          </w:p>
        </w:tc>
      </w:tr>
    </w:tbl>
    <w:p w14:paraId="6844D3A5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3784FE0" w14:textId="77777777" w:rsidR="001D7B54" w:rsidRPr="00731FC9" w:rsidRDefault="009F4610" w:rsidP="00D9739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b/>
          <w:sz w:val="24"/>
          <w:szCs w:val="24"/>
        </w:rPr>
        <w:t xml:space="preserve">3.2 </w:t>
      </w:r>
      <w:r w:rsidR="001D7B54" w:rsidRPr="00731FC9">
        <w:rPr>
          <w:rFonts w:ascii="Corbel" w:hAnsi="Corbel"/>
          <w:b/>
          <w:sz w:val="24"/>
          <w:szCs w:val="24"/>
        </w:rPr>
        <w:t xml:space="preserve">Efekty </w:t>
      </w:r>
      <w:r w:rsidR="00C05F44" w:rsidRPr="00731FC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31FC9">
        <w:rPr>
          <w:rFonts w:ascii="Corbel" w:hAnsi="Corbel"/>
          <w:b/>
          <w:sz w:val="24"/>
          <w:szCs w:val="24"/>
        </w:rPr>
        <w:t>dla przedmiotu</w:t>
      </w:r>
      <w:r w:rsidR="00445970" w:rsidRPr="00731FC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731FC9" w14:paraId="0DA5BE75" w14:textId="77777777" w:rsidTr="006A3D4B">
        <w:tc>
          <w:tcPr>
            <w:tcW w:w="1681" w:type="dxa"/>
            <w:vAlign w:val="center"/>
          </w:tcPr>
          <w:p w14:paraId="299D07F6" w14:textId="77777777" w:rsidR="0085747A" w:rsidRPr="00731F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31FC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31F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8473C11" w14:textId="77777777" w:rsidR="0085747A" w:rsidRPr="00731F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FD80788" w14:textId="77777777" w:rsidR="0085747A" w:rsidRPr="00731F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31FC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20585" w:rsidRPr="00731FC9" w14:paraId="157702C2" w14:textId="77777777" w:rsidTr="006A3D4B">
        <w:tc>
          <w:tcPr>
            <w:tcW w:w="1681" w:type="dxa"/>
          </w:tcPr>
          <w:p w14:paraId="2A883E03" w14:textId="77777777" w:rsidR="00820585" w:rsidRPr="00731FC9" w:rsidRDefault="00820585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31FC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7BFB2B6" w14:textId="77777777" w:rsidR="00820585" w:rsidRPr="00731FC9" w:rsidRDefault="00820585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820585">
              <w:rPr>
                <w:rFonts w:ascii="Corbel" w:hAnsi="Corbel"/>
                <w:b w:val="0"/>
                <w:smallCaps w:val="0"/>
                <w:szCs w:val="24"/>
              </w:rPr>
              <w:t>Instytucje regionalne, krajowe i międzynarodowe przeciwdziałające wykluczeniu społecznemu i działające na rzecz integracji społecznej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które finansują działania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grantodawcze</w:t>
            </w:r>
            <w:proofErr w:type="spellEnd"/>
          </w:p>
        </w:tc>
        <w:tc>
          <w:tcPr>
            <w:tcW w:w="1865" w:type="dxa"/>
          </w:tcPr>
          <w:p w14:paraId="2037BDBF" w14:textId="77777777" w:rsidR="00820585" w:rsidRDefault="00820585" w:rsidP="00820585">
            <w:r w:rsidRPr="00640075">
              <w:t xml:space="preserve">K_W04, </w:t>
            </w:r>
          </w:p>
        </w:tc>
      </w:tr>
      <w:tr w:rsidR="00820585" w:rsidRPr="00731FC9" w14:paraId="09BB3F13" w14:textId="77777777" w:rsidTr="006A3D4B">
        <w:tc>
          <w:tcPr>
            <w:tcW w:w="1681" w:type="dxa"/>
          </w:tcPr>
          <w:p w14:paraId="11B19310" w14:textId="77777777" w:rsidR="00820585" w:rsidRPr="00731FC9" w:rsidRDefault="00820585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4638455" w14:textId="77777777" w:rsidR="00820585" w:rsidRPr="00731FC9" w:rsidRDefault="00820585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820585">
              <w:rPr>
                <w:rFonts w:ascii="Corbel" w:hAnsi="Corbel"/>
                <w:b w:val="0"/>
                <w:smallCaps w:val="0"/>
                <w:szCs w:val="24"/>
              </w:rPr>
              <w:t>strukturę i zakres działania poszczególnych instytucji społecznych w wymiarze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które udzielają wsparcia finansowego</w:t>
            </w:r>
          </w:p>
        </w:tc>
        <w:tc>
          <w:tcPr>
            <w:tcW w:w="1865" w:type="dxa"/>
          </w:tcPr>
          <w:p w14:paraId="58D8A192" w14:textId="77777777" w:rsidR="00820585" w:rsidRDefault="00820585" w:rsidP="00820585">
            <w:r w:rsidRPr="00640075">
              <w:t xml:space="preserve">K_W12, </w:t>
            </w:r>
          </w:p>
        </w:tc>
      </w:tr>
      <w:tr w:rsidR="00820585" w:rsidRPr="00731FC9" w14:paraId="669C17AE" w14:textId="77777777" w:rsidTr="006A3D4B">
        <w:tc>
          <w:tcPr>
            <w:tcW w:w="1681" w:type="dxa"/>
          </w:tcPr>
          <w:p w14:paraId="6F6F77FE" w14:textId="77777777" w:rsidR="00820585" w:rsidRPr="00731FC9" w:rsidRDefault="00820585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25B3F0A" w14:textId="77777777" w:rsidR="00820585" w:rsidRPr="00731FC9" w:rsidRDefault="00820585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ś</w:t>
            </w:r>
            <w:r w:rsidRPr="00820585">
              <w:rPr>
                <w:rFonts w:ascii="Corbel" w:hAnsi="Corbel"/>
                <w:b w:val="0"/>
                <w:smallCaps w:val="0"/>
                <w:szCs w:val="24"/>
              </w:rPr>
              <w:t>cieżki projektowania własnego rozwoju w obszarze pracy socjalnej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zakresie pozyskiwania środków na działalności organizacji pomocowych</w:t>
            </w:r>
          </w:p>
        </w:tc>
        <w:tc>
          <w:tcPr>
            <w:tcW w:w="1865" w:type="dxa"/>
          </w:tcPr>
          <w:p w14:paraId="218E2E8A" w14:textId="77777777" w:rsidR="00820585" w:rsidRDefault="00820585" w:rsidP="00820585">
            <w:r w:rsidRPr="00640075">
              <w:t xml:space="preserve">K_W14, </w:t>
            </w:r>
          </w:p>
        </w:tc>
      </w:tr>
      <w:tr w:rsidR="00820585" w:rsidRPr="00731FC9" w14:paraId="1B64306E" w14:textId="77777777" w:rsidTr="006A3D4B">
        <w:tc>
          <w:tcPr>
            <w:tcW w:w="1681" w:type="dxa"/>
          </w:tcPr>
          <w:p w14:paraId="0D456D38" w14:textId="77777777" w:rsidR="00820585" w:rsidRPr="00731FC9" w:rsidRDefault="00820585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B7BAC40" w14:textId="77777777" w:rsidR="00820585" w:rsidRPr="00731FC9" w:rsidRDefault="00820585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z</w:t>
            </w:r>
            <w:r w:rsidRPr="00820585">
              <w:rPr>
                <w:rFonts w:ascii="Corbel" w:hAnsi="Corbel"/>
                <w:b w:val="0"/>
                <w:smallCaps w:val="0"/>
                <w:szCs w:val="24"/>
              </w:rPr>
              <w:t>asady tworzenia i podejmowania działań skierowanych na rozwiązywanie problemów z zakresu pracy socjalnej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zakresie pozyskiwania funduszy na działalność organizacji</w:t>
            </w:r>
          </w:p>
        </w:tc>
        <w:tc>
          <w:tcPr>
            <w:tcW w:w="1865" w:type="dxa"/>
          </w:tcPr>
          <w:p w14:paraId="128BE1DA" w14:textId="77777777" w:rsidR="00820585" w:rsidRDefault="00820585" w:rsidP="00820585">
            <w:r w:rsidRPr="00640075">
              <w:t xml:space="preserve">K_W15, </w:t>
            </w:r>
          </w:p>
        </w:tc>
      </w:tr>
      <w:tr w:rsidR="00820585" w:rsidRPr="00731FC9" w14:paraId="5BBFE312" w14:textId="77777777" w:rsidTr="006A3D4B">
        <w:tc>
          <w:tcPr>
            <w:tcW w:w="1681" w:type="dxa"/>
          </w:tcPr>
          <w:p w14:paraId="6DA2A355" w14:textId="77777777" w:rsidR="00820585" w:rsidRPr="00731FC9" w:rsidRDefault="00820585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360D6A3" w14:textId="77777777" w:rsidR="00820585" w:rsidRPr="00731FC9" w:rsidRDefault="00820585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umiejętności </w:t>
            </w:r>
            <w:r w:rsidRPr="00820585">
              <w:rPr>
                <w:rFonts w:ascii="Corbel" w:hAnsi="Corbel"/>
                <w:b w:val="0"/>
                <w:smallCaps w:val="0"/>
                <w:szCs w:val="24"/>
              </w:rPr>
              <w:t>wykorzystywa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820585">
              <w:rPr>
                <w:rFonts w:ascii="Corbel" w:hAnsi="Corbel"/>
                <w:b w:val="0"/>
                <w:smallCaps w:val="0"/>
                <w:szCs w:val="24"/>
              </w:rPr>
              <w:t xml:space="preserve"> wiedz</w:t>
            </w:r>
            <w:r w:rsidR="00296C53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820585">
              <w:rPr>
                <w:rFonts w:ascii="Corbel" w:hAnsi="Corbel"/>
                <w:b w:val="0"/>
                <w:smallCaps w:val="0"/>
                <w:szCs w:val="24"/>
              </w:rPr>
              <w:t xml:space="preserve"> wynikając</w:t>
            </w:r>
            <w:r w:rsidR="00296C53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Pr="00820585">
              <w:rPr>
                <w:rFonts w:ascii="Corbel" w:hAnsi="Corbel"/>
                <w:b w:val="0"/>
                <w:smallCaps w:val="0"/>
                <w:szCs w:val="24"/>
              </w:rPr>
              <w:t xml:space="preserve"> z diagnozowania procesów i zjawisk społecznych w praktyce pracy socjalnej</w:t>
            </w:r>
            <w:r w:rsidR="00296C53">
              <w:rPr>
                <w:rFonts w:ascii="Corbel" w:hAnsi="Corbel"/>
                <w:b w:val="0"/>
                <w:smallCaps w:val="0"/>
                <w:szCs w:val="24"/>
              </w:rPr>
              <w:t xml:space="preserve"> poprzez tworzenie wniosków o dofinansowanie działalności </w:t>
            </w:r>
          </w:p>
        </w:tc>
        <w:tc>
          <w:tcPr>
            <w:tcW w:w="1865" w:type="dxa"/>
          </w:tcPr>
          <w:p w14:paraId="0516EE48" w14:textId="77777777" w:rsidR="00820585" w:rsidRDefault="00820585" w:rsidP="00820585">
            <w:r w:rsidRPr="00640075">
              <w:t xml:space="preserve">K_U02, </w:t>
            </w:r>
          </w:p>
        </w:tc>
      </w:tr>
      <w:tr w:rsidR="00820585" w:rsidRPr="00731FC9" w14:paraId="7F767767" w14:textId="77777777" w:rsidTr="006A3D4B">
        <w:tc>
          <w:tcPr>
            <w:tcW w:w="1681" w:type="dxa"/>
          </w:tcPr>
          <w:p w14:paraId="6B771C1A" w14:textId="77777777" w:rsidR="00820585" w:rsidRPr="00731FC9" w:rsidRDefault="00820585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537E073B" w14:textId="77777777" w:rsidR="00820585" w:rsidRDefault="00296C53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umiejętność s</w:t>
            </w:r>
            <w:r w:rsidRPr="00296C53">
              <w:rPr>
                <w:rFonts w:ascii="Corbel" w:hAnsi="Corbel"/>
                <w:b w:val="0"/>
                <w:smallCaps w:val="0"/>
                <w:szCs w:val="24"/>
              </w:rPr>
              <w:t>amodzieln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Pr="00296C53">
              <w:rPr>
                <w:rFonts w:ascii="Corbel" w:hAnsi="Corbel"/>
                <w:b w:val="0"/>
                <w:smallCaps w:val="0"/>
                <w:szCs w:val="24"/>
              </w:rPr>
              <w:t xml:space="preserve"> i efektywn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ego zdobycia i </w:t>
            </w:r>
            <w:r w:rsidRPr="00296C53">
              <w:rPr>
                <w:rFonts w:ascii="Corbel" w:hAnsi="Corbel"/>
                <w:b w:val="0"/>
                <w:smallCaps w:val="0"/>
                <w:szCs w:val="24"/>
              </w:rPr>
              <w:t>wykorzystywać powierzone mu do dyspozycji środki w celu wykonywania typowych dla pracownika socjalnego zadań zawodowych</w:t>
            </w:r>
          </w:p>
        </w:tc>
        <w:tc>
          <w:tcPr>
            <w:tcW w:w="1865" w:type="dxa"/>
          </w:tcPr>
          <w:p w14:paraId="24E850F4" w14:textId="77777777" w:rsidR="00820585" w:rsidRDefault="00820585" w:rsidP="00820585">
            <w:r w:rsidRPr="00640075">
              <w:t xml:space="preserve">K_U10, </w:t>
            </w:r>
          </w:p>
        </w:tc>
      </w:tr>
      <w:tr w:rsidR="00820585" w:rsidRPr="00731FC9" w14:paraId="4EBC95C0" w14:textId="77777777" w:rsidTr="006A3D4B">
        <w:tc>
          <w:tcPr>
            <w:tcW w:w="1681" w:type="dxa"/>
          </w:tcPr>
          <w:p w14:paraId="7ECFB7A7" w14:textId="77777777" w:rsidR="00820585" w:rsidRPr="00731FC9" w:rsidRDefault="00820585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01C59103" w14:textId="77777777" w:rsidR="00820585" w:rsidRDefault="00296C53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udział w aktywnym i efektywnym podziale zadań związanych z pozyskiwaniem środków na działalność </w:t>
            </w:r>
          </w:p>
        </w:tc>
        <w:tc>
          <w:tcPr>
            <w:tcW w:w="1865" w:type="dxa"/>
          </w:tcPr>
          <w:p w14:paraId="1358BFA3" w14:textId="77777777" w:rsidR="00820585" w:rsidRDefault="00820585" w:rsidP="00820585">
            <w:r w:rsidRPr="00640075">
              <w:t xml:space="preserve">K_U18, </w:t>
            </w:r>
          </w:p>
        </w:tc>
      </w:tr>
      <w:tr w:rsidR="00820585" w:rsidRPr="00731FC9" w14:paraId="59C6F761" w14:textId="77777777" w:rsidTr="006A3D4B">
        <w:tc>
          <w:tcPr>
            <w:tcW w:w="1681" w:type="dxa"/>
          </w:tcPr>
          <w:p w14:paraId="33C9C6CF" w14:textId="77777777" w:rsidR="00820585" w:rsidRPr="00731FC9" w:rsidRDefault="00820585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5EDCC7CB" w14:textId="77777777" w:rsidR="00820585" w:rsidRDefault="00296C53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kompetencję do </w:t>
            </w:r>
            <w:r w:rsidRPr="00296C53">
              <w:rPr>
                <w:rFonts w:ascii="Corbel" w:hAnsi="Corbel"/>
                <w:b w:val="0"/>
                <w:smallCaps w:val="0"/>
                <w:szCs w:val="24"/>
              </w:rPr>
              <w:t>inicjowania działań na rzecz interesu publicznego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poprzez dobywania środków finansowych</w:t>
            </w:r>
          </w:p>
        </w:tc>
        <w:tc>
          <w:tcPr>
            <w:tcW w:w="1865" w:type="dxa"/>
          </w:tcPr>
          <w:p w14:paraId="56E9935B" w14:textId="77777777" w:rsidR="00820585" w:rsidRDefault="00820585" w:rsidP="00820585">
            <w:r w:rsidRPr="00640075">
              <w:t xml:space="preserve">K_K02, </w:t>
            </w:r>
          </w:p>
        </w:tc>
      </w:tr>
      <w:tr w:rsidR="00820585" w:rsidRPr="00731FC9" w14:paraId="2C80A369" w14:textId="77777777" w:rsidTr="006A3D4B">
        <w:tc>
          <w:tcPr>
            <w:tcW w:w="1681" w:type="dxa"/>
          </w:tcPr>
          <w:p w14:paraId="410D1E9A" w14:textId="77777777" w:rsidR="00820585" w:rsidRPr="00731FC9" w:rsidRDefault="00820585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2F5BD609" w14:textId="77777777" w:rsidR="00820585" w:rsidRDefault="00296C53" w:rsidP="0082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kompetencje do </w:t>
            </w:r>
            <w:r w:rsidRPr="00296C53">
              <w:rPr>
                <w:rFonts w:ascii="Corbel" w:hAnsi="Corbel"/>
                <w:b w:val="0"/>
                <w:smallCaps w:val="0"/>
                <w:szCs w:val="24"/>
              </w:rPr>
              <w:t>myślenia w sposób przedsiębiorczy oraz uczestnictwa w grupach, organizacjach, instytucjach podejmujących działania socjalne i realizujących projekty społeczne</w:t>
            </w:r>
          </w:p>
        </w:tc>
        <w:tc>
          <w:tcPr>
            <w:tcW w:w="1865" w:type="dxa"/>
          </w:tcPr>
          <w:p w14:paraId="712ED3CF" w14:textId="77777777" w:rsidR="00820585" w:rsidRDefault="00820585" w:rsidP="00820585">
            <w:r w:rsidRPr="00640075">
              <w:t xml:space="preserve">K_K06 </w:t>
            </w:r>
          </w:p>
        </w:tc>
      </w:tr>
    </w:tbl>
    <w:p w14:paraId="5E09CCAF" w14:textId="1124DA95" w:rsidR="0085747A" w:rsidRPr="00731FC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FE31BD" w14:textId="77777777" w:rsidR="0085747A" w:rsidRPr="00731FC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31FC9">
        <w:rPr>
          <w:rFonts w:ascii="Corbel" w:hAnsi="Corbel"/>
          <w:b/>
          <w:sz w:val="24"/>
          <w:szCs w:val="24"/>
        </w:rPr>
        <w:t>3.3</w:t>
      </w:r>
      <w:r w:rsidR="001D7B54" w:rsidRPr="00731FC9">
        <w:rPr>
          <w:rFonts w:ascii="Corbel" w:hAnsi="Corbel"/>
          <w:b/>
          <w:sz w:val="24"/>
          <w:szCs w:val="24"/>
        </w:rPr>
        <w:t xml:space="preserve"> </w:t>
      </w:r>
      <w:r w:rsidR="0085747A" w:rsidRPr="00731FC9">
        <w:rPr>
          <w:rFonts w:ascii="Corbel" w:hAnsi="Corbel"/>
          <w:b/>
          <w:sz w:val="24"/>
          <w:szCs w:val="24"/>
        </w:rPr>
        <w:t>T</w:t>
      </w:r>
      <w:r w:rsidR="001D7B54" w:rsidRPr="00731FC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31FC9">
        <w:rPr>
          <w:rFonts w:ascii="Corbel" w:hAnsi="Corbel"/>
          <w:sz w:val="24"/>
          <w:szCs w:val="24"/>
        </w:rPr>
        <w:t xml:space="preserve">  </w:t>
      </w:r>
    </w:p>
    <w:p w14:paraId="0AC6E32D" w14:textId="77777777" w:rsidR="0085747A" w:rsidRPr="00731FC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0B05DBB7" w14:textId="77777777" w:rsidR="00675843" w:rsidRPr="00731FC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1FC9" w14:paraId="4CA6BEAD" w14:textId="77777777" w:rsidTr="003811AF">
        <w:tc>
          <w:tcPr>
            <w:tcW w:w="9520" w:type="dxa"/>
          </w:tcPr>
          <w:p w14:paraId="7ACAAEF4" w14:textId="77777777" w:rsidR="0085747A" w:rsidRPr="00731FC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16297" w:rsidRPr="00731FC9" w14:paraId="44C6CE20" w14:textId="77777777" w:rsidTr="003811AF">
        <w:tc>
          <w:tcPr>
            <w:tcW w:w="9520" w:type="dxa"/>
          </w:tcPr>
          <w:p w14:paraId="33EDCC63" w14:textId="2E2DFFD7" w:rsidR="00516297" w:rsidRPr="00CD058C" w:rsidRDefault="00CD058C" w:rsidP="00CD058C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19DE8B80" w14:textId="77777777" w:rsidR="0085747A" w:rsidRPr="00731FC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9A7A3B" w14:textId="35BCA86F" w:rsidR="0085747A" w:rsidRDefault="0085747A" w:rsidP="00D9739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31FC9">
        <w:rPr>
          <w:rFonts w:ascii="Corbel" w:hAnsi="Corbel"/>
          <w:sz w:val="24"/>
          <w:szCs w:val="24"/>
        </w:rPr>
        <w:t xml:space="preserve">, </w:t>
      </w:r>
      <w:r w:rsidR="00D97398">
        <w:rPr>
          <w:rFonts w:ascii="Corbel" w:hAnsi="Corbel"/>
          <w:sz w:val="24"/>
          <w:szCs w:val="24"/>
        </w:rPr>
        <w:t>zajęć praktycznych</w:t>
      </w:r>
    </w:p>
    <w:p w14:paraId="21966F2F" w14:textId="77777777" w:rsidR="00CD058C" w:rsidRPr="00D97398" w:rsidRDefault="00CD058C" w:rsidP="00CD058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1FC9" w14:paraId="40DAA851" w14:textId="77777777" w:rsidTr="00731FC9">
        <w:tc>
          <w:tcPr>
            <w:tcW w:w="9520" w:type="dxa"/>
          </w:tcPr>
          <w:p w14:paraId="064FDCEA" w14:textId="77777777" w:rsidR="0085747A" w:rsidRPr="00731FC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96C53" w:rsidRPr="00731FC9" w14:paraId="5A5D9426" w14:textId="77777777" w:rsidTr="00731FC9">
        <w:tc>
          <w:tcPr>
            <w:tcW w:w="9520" w:type="dxa"/>
          </w:tcPr>
          <w:p w14:paraId="1F7804D1" w14:textId="77777777" w:rsidR="00296C53" w:rsidRPr="00181B84" w:rsidRDefault="00296C53" w:rsidP="00D97398">
            <w:pPr>
              <w:spacing w:after="0"/>
            </w:pPr>
            <w:r w:rsidRPr="00181B84">
              <w:t>Proces badawczy w naukach społecznych</w:t>
            </w:r>
          </w:p>
        </w:tc>
      </w:tr>
      <w:tr w:rsidR="00296C53" w:rsidRPr="00731FC9" w14:paraId="2AE494B7" w14:textId="77777777" w:rsidTr="00731FC9">
        <w:tc>
          <w:tcPr>
            <w:tcW w:w="9520" w:type="dxa"/>
          </w:tcPr>
          <w:p w14:paraId="530967EB" w14:textId="77777777" w:rsidR="00296C53" w:rsidRPr="00181B84" w:rsidRDefault="00296C53" w:rsidP="00D97398">
            <w:pPr>
              <w:spacing w:after="0"/>
            </w:pPr>
            <w:r>
              <w:t>Projekty społeczne</w:t>
            </w:r>
            <w:r w:rsidRPr="00181B84">
              <w:t xml:space="preserve"> – podstawy prawne, konkursy realizowane przez </w:t>
            </w:r>
            <w:r>
              <w:t xml:space="preserve">samorządy, ROPS, </w:t>
            </w:r>
            <w:proofErr w:type="spellStart"/>
            <w:r>
              <w:t>MRPiPS</w:t>
            </w:r>
            <w:proofErr w:type="spellEnd"/>
            <w:r>
              <w:t>, fundacje, stowarzyszenia</w:t>
            </w:r>
          </w:p>
        </w:tc>
      </w:tr>
      <w:tr w:rsidR="00296C53" w:rsidRPr="00731FC9" w14:paraId="49293385" w14:textId="77777777" w:rsidTr="00731FC9">
        <w:tc>
          <w:tcPr>
            <w:tcW w:w="9520" w:type="dxa"/>
          </w:tcPr>
          <w:p w14:paraId="1E29EB00" w14:textId="77777777" w:rsidR="00296C53" w:rsidRPr="00181B84" w:rsidRDefault="00296C53" w:rsidP="00D97398">
            <w:pPr>
              <w:spacing w:after="0"/>
            </w:pPr>
            <w:r w:rsidRPr="00181B84">
              <w:t>Sposoby i techniki przegotowania wniosków o dofinansowanie projektów  – wymagania, kryteria ocen, najczęściej popełniane błędy</w:t>
            </w:r>
          </w:p>
        </w:tc>
      </w:tr>
      <w:tr w:rsidR="00296C53" w:rsidRPr="00731FC9" w14:paraId="3C0A8A72" w14:textId="77777777" w:rsidTr="00731FC9">
        <w:tc>
          <w:tcPr>
            <w:tcW w:w="9520" w:type="dxa"/>
          </w:tcPr>
          <w:p w14:paraId="4CAA4AF6" w14:textId="77777777" w:rsidR="00296C53" w:rsidRDefault="00296C53" w:rsidP="00D97398">
            <w:pPr>
              <w:spacing w:after="0"/>
            </w:pPr>
            <w:r w:rsidRPr="00181B84">
              <w:t>Organizacja projektu</w:t>
            </w:r>
            <w:r>
              <w:t xml:space="preserve"> – wypełnianie wniosków w generatorze wniosków</w:t>
            </w:r>
          </w:p>
        </w:tc>
      </w:tr>
    </w:tbl>
    <w:p w14:paraId="7B6E1166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9E7C07" w14:textId="77777777" w:rsidR="0085747A" w:rsidRPr="00731FC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>3.4 Metody dydaktyczne</w:t>
      </w:r>
      <w:r w:rsidRPr="00731FC9">
        <w:rPr>
          <w:rFonts w:ascii="Corbel" w:hAnsi="Corbel"/>
          <w:b w:val="0"/>
          <w:smallCaps w:val="0"/>
          <w:szCs w:val="24"/>
        </w:rPr>
        <w:t xml:space="preserve"> </w:t>
      </w:r>
    </w:p>
    <w:p w14:paraId="0308E9B2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F9FA47" w14:textId="24E78277" w:rsidR="0085747A" w:rsidRPr="00731FC9" w:rsidRDefault="000B5AF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B5AFF">
        <w:rPr>
          <w:rFonts w:ascii="Corbel" w:hAnsi="Corbel"/>
          <w:b w:val="0"/>
          <w:smallCaps w:val="0"/>
          <w:szCs w:val="24"/>
        </w:rPr>
        <w:t xml:space="preserve">Wykład z prezentacją </w:t>
      </w:r>
      <w:r w:rsidR="00CD058C" w:rsidRPr="000B5AFF">
        <w:rPr>
          <w:rFonts w:ascii="Corbel" w:hAnsi="Corbel"/>
          <w:b w:val="0"/>
          <w:smallCaps w:val="0"/>
          <w:szCs w:val="24"/>
        </w:rPr>
        <w:t>multimedialną</w:t>
      </w:r>
      <w:r w:rsidRPr="000B5AFF">
        <w:rPr>
          <w:rFonts w:ascii="Corbel" w:hAnsi="Corbel"/>
          <w:b w:val="0"/>
          <w:smallCaps w:val="0"/>
          <w:szCs w:val="24"/>
        </w:rPr>
        <w:t xml:space="preserve">, </w:t>
      </w:r>
      <w:r w:rsidR="00296C53" w:rsidRPr="00296C53">
        <w:rPr>
          <w:rFonts w:ascii="Corbel" w:hAnsi="Corbel"/>
          <w:b w:val="0"/>
          <w:smallCaps w:val="0"/>
          <w:szCs w:val="24"/>
        </w:rPr>
        <w:t>analiza tekstów z dyskusją, metoda projektów</w:t>
      </w:r>
    </w:p>
    <w:p w14:paraId="1C033A82" w14:textId="77777777" w:rsidR="00E960BB" w:rsidRPr="00731FC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E846FD" w14:textId="77777777" w:rsidR="0085747A" w:rsidRPr="00731FC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4. </w:t>
      </w:r>
      <w:r w:rsidR="0085747A" w:rsidRPr="00731FC9">
        <w:rPr>
          <w:rFonts w:ascii="Corbel" w:hAnsi="Corbel"/>
          <w:smallCaps w:val="0"/>
          <w:szCs w:val="24"/>
        </w:rPr>
        <w:t>METODY I KRYTERIA OCENY</w:t>
      </w:r>
      <w:r w:rsidR="009F4610" w:rsidRPr="00731FC9">
        <w:rPr>
          <w:rFonts w:ascii="Corbel" w:hAnsi="Corbel"/>
          <w:smallCaps w:val="0"/>
          <w:szCs w:val="24"/>
        </w:rPr>
        <w:t xml:space="preserve"> </w:t>
      </w:r>
    </w:p>
    <w:p w14:paraId="63F82439" w14:textId="77777777" w:rsidR="00923D7D" w:rsidRPr="00731FC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928BCE" w14:textId="77777777" w:rsidR="0085747A" w:rsidRPr="00D97398" w:rsidRDefault="0085747A" w:rsidP="00D973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31FC9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31FC9" w14:paraId="55A3759D" w14:textId="77777777" w:rsidTr="00731FC9">
        <w:tc>
          <w:tcPr>
            <w:tcW w:w="1962" w:type="dxa"/>
            <w:vAlign w:val="center"/>
          </w:tcPr>
          <w:p w14:paraId="2E0A234C" w14:textId="77777777" w:rsidR="0085747A" w:rsidRPr="00731FC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5F8DCB2" w14:textId="77777777" w:rsidR="0085747A" w:rsidRPr="00731FC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7377A72" w14:textId="77777777" w:rsidR="0085747A" w:rsidRPr="00731FC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31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66142D4" w14:textId="77777777" w:rsidR="00923D7D" w:rsidRPr="00731F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C4D8992" w14:textId="77777777" w:rsidR="0085747A" w:rsidRPr="00731F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31F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31FC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B5AFF" w:rsidRPr="00731FC9" w14:paraId="4BCFFAD6" w14:textId="77777777" w:rsidTr="00731FC9">
        <w:tc>
          <w:tcPr>
            <w:tcW w:w="1962" w:type="dxa"/>
          </w:tcPr>
          <w:p w14:paraId="7AE3DE20" w14:textId="77777777" w:rsidR="000B5AFF" w:rsidRPr="00AD12CE" w:rsidRDefault="000B5AFF" w:rsidP="00AD12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D12C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12CD6684" w14:textId="77777777" w:rsidR="000B5AFF" w:rsidRPr="00AD12CE" w:rsidRDefault="00F94E3F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 xml:space="preserve">Przygotowanie projektu o dofinansowanie </w:t>
            </w:r>
          </w:p>
        </w:tc>
        <w:tc>
          <w:tcPr>
            <w:tcW w:w="2117" w:type="dxa"/>
          </w:tcPr>
          <w:p w14:paraId="6CE29737" w14:textId="0C473B60" w:rsidR="000B5AFF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3543F4" w:rsidRPr="00731FC9" w14:paraId="6EDEAF07" w14:textId="77777777" w:rsidTr="00731FC9">
        <w:tc>
          <w:tcPr>
            <w:tcW w:w="1962" w:type="dxa"/>
          </w:tcPr>
          <w:p w14:paraId="04D6C647" w14:textId="77777777" w:rsidR="003543F4" w:rsidRPr="00AD12CE" w:rsidRDefault="003543F4" w:rsidP="00AD12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D12C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E813FCD" w14:textId="77777777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 xml:space="preserve">Przygotowanie projektu o dofinansowanie </w:t>
            </w:r>
          </w:p>
        </w:tc>
        <w:tc>
          <w:tcPr>
            <w:tcW w:w="2117" w:type="dxa"/>
          </w:tcPr>
          <w:p w14:paraId="7F79632D" w14:textId="02E87BD5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3543F4" w:rsidRPr="00731FC9" w14:paraId="1CF25A79" w14:textId="77777777" w:rsidTr="00731FC9">
        <w:tc>
          <w:tcPr>
            <w:tcW w:w="1962" w:type="dxa"/>
          </w:tcPr>
          <w:p w14:paraId="6FED9F25" w14:textId="77777777" w:rsidR="003543F4" w:rsidRPr="00AD12CE" w:rsidRDefault="003543F4" w:rsidP="00AD12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D12C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9FF352C" w14:textId="77777777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 xml:space="preserve">Przygotowanie projektu o dofinansowanie </w:t>
            </w:r>
          </w:p>
        </w:tc>
        <w:tc>
          <w:tcPr>
            <w:tcW w:w="2117" w:type="dxa"/>
          </w:tcPr>
          <w:p w14:paraId="1EA78DA9" w14:textId="4A28DC7E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3543F4" w:rsidRPr="00731FC9" w14:paraId="3E37D4C0" w14:textId="77777777" w:rsidTr="00731FC9">
        <w:tc>
          <w:tcPr>
            <w:tcW w:w="1962" w:type="dxa"/>
          </w:tcPr>
          <w:p w14:paraId="188591C7" w14:textId="77777777" w:rsidR="003543F4" w:rsidRPr="00AD12CE" w:rsidRDefault="003543F4" w:rsidP="00AD12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D12C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7362D26" w14:textId="77777777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 xml:space="preserve">Przygotowanie projektu o dofinansowanie </w:t>
            </w:r>
          </w:p>
        </w:tc>
        <w:tc>
          <w:tcPr>
            <w:tcW w:w="2117" w:type="dxa"/>
          </w:tcPr>
          <w:p w14:paraId="546EEAF0" w14:textId="32CBB0C5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3543F4" w:rsidRPr="00731FC9" w14:paraId="06A2C1E7" w14:textId="77777777" w:rsidTr="00731FC9">
        <w:tc>
          <w:tcPr>
            <w:tcW w:w="1962" w:type="dxa"/>
          </w:tcPr>
          <w:p w14:paraId="7EE9A23D" w14:textId="77777777" w:rsidR="003543F4" w:rsidRPr="00AD12CE" w:rsidRDefault="003543F4" w:rsidP="00AD12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D12C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401EBDA" w14:textId="77777777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 xml:space="preserve">Przygotowanie projektu o dofinansowanie </w:t>
            </w:r>
          </w:p>
        </w:tc>
        <w:tc>
          <w:tcPr>
            <w:tcW w:w="2117" w:type="dxa"/>
          </w:tcPr>
          <w:p w14:paraId="38C20767" w14:textId="55898530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3543F4" w:rsidRPr="00731FC9" w14:paraId="0FFC092E" w14:textId="77777777" w:rsidTr="00731FC9">
        <w:tc>
          <w:tcPr>
            <w:tcW w:w="1962" w:type="dxa"/>
          </w:tcPr>
          <w:p w14:paraId="2CF57956" w14:textId="77777777" w:rsidR="003543F4" w:rsidRPr="00AD12CE" w:rsidRDefault="003543F4" w:rsidP="00AD12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D12C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603C977B" w14:textId="77777777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 xml:space="preserve">Przygotowanie projektu o dofinansowanie </w:t>
            </w:r>
          </w:p>
        </w:tc>
        <w:tc>
          <w:tcPr>
            <w:tcW w:w="2117" w:type="dxa"/>
          </w:tcPr>
          <w:p w14:paraId="0F8C2F37" w14:textId="559F07CD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3543F4" w:rsidRPr="00731FC9" w14:paraId="75940576" w14:textId="77777777" w:rsidTr="00731FC9">
        <w:tc>
          <w:tcPr>
            <w:tcW w:w="1962" w:type="dxa"/>
          </w:tcPr>
          <w:p w14:paraId="52F8E607" w14:textId="77777777" w:rsidR="003543F4" w:rsidRPr="00AD12CE" w:rsidRDefault="003543F4" w:rsidP="00AD12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D12CE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319D7CDA" w14:textId="77777777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 xml:space="preserve">Przygotowanie projektu o dofinansowanie </w:t>
            </w:r>
          </w:p>
        </w:tc>
        <w:tc>
          <w:tcPr>
            <w:tcW w:w="2117" w:type="dxa"/>
          </w:tcPr>
          <w:p w14:paraId="01CB76AA" w14:textId="4E13270D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3543F4" w:rsidRPr="00731FC9" w14:paraId="1446D3B5" w14:textId="77777777" w:rsidTr="00731FC9">
        <w:tc>
          <w:tcPr>
            <w:tcW w:w="1962" w:type="dxa"/>
          </w:tcPr>
          <w:p w14:paraId="4AA2786E" w14:textId="77777777" w:rsidR="003543F4" w:rsidRPr="00AD12CE" w:rsidRDefault="003543F4" w:rsidP="00AD12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D12CE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5F2E867" w14:textId="77777777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 xml:space="preserve">Przygotowanie projektu o dofinansowanie </w:t>
            </w:r>
          </w:p>
        </w:tc>
        <w:tc>
          <w:tcPr>
            <w:tcW w:w="2117" w:type="dxa"/>
          </w:tcPr>
          <w:p w14:paraId="62CAAC74" w14:textId="2C5FB852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3543F4" w:rsidRPr="00731FC9" w14:paraId="3B70A604" w14:textId="77777777" w:rsidTr="00731FC9">
        <w:tc>
          <w:tcPr>
            <w:tcW w:w="1962" w:type="dxa"/>
          </w:tcPr>
          <w:p w14:paraId="7C347A00" w14:textId="77777777" w:rsidR="003543F4" w:rsidRPr="00AD12CE" w:rsidRDefault="003543F4" w:rsidP="00AD12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D12CE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04395B7F" w14:textId="77777777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 xml:space="preserve">Przygotowanie projektu o dofinansowanie </w:t>
            </w:r>
          </w:p>
        </w:tc>
        <w:tc>
          <w:tcPr>
            <w:tcW w:w="2117" w:type="dxa"/>
          </w:tcPr>
          <w:p w14:paraId="2777D69A" w14:textId="77448EFF" w:rsidR="003543F4" w:rsidRPr="00AD12CE" w:rsidRDefault="003543F4" w:rsidP="00AD12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D12CE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14:paraId="6B9DB9A6" w14:textId="77777777" w:rsidR="00923D7D" w:rsidRPr="00731FC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E7F91D" w14:textId="7DA3C965" w:rsidR="00923D7D" w:rsidRDefault="003E1941" w:rsidP="00AD12CE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4.2 </w:t>
      </w:r>
      <w:r w:rsidR="0085747A" w:rsidRPr="00731FC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31FC9">
        <w:rPr>
          <w:rFonts w:ascii="Corbel" w:hAnsi="Corbel"/>
          <w:smallCaps w:val="0"/>
          <w:szCs w:val="24"/>
        </w:rPr>
        <w:t xml:space="preserve"> </w:t>
      </w:r>
    </w:p>
    <w:p w14:paraId="0E075144" w14:textId="77777777" w:rsidR="00A83C39" w:rsidRPr="00731FC9" w:rsidRDefault="00A83C39" w:rsidP="00D973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1FC9" w14:paraId="162070CD" w14:textId="77777777" w:rsidTr="00923D7D">
        <w:tc>
          <w:tcPr>
            <w:tcW w:w="9670" w:type="dxa"/>
          </w:tcPr>
          <w:p w14:paraId="0A4C7EEB" w14:textId="77777777" w:rsidR="0085747A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w zespołach max 3 osobowych wniosku na realizację projektu społecznego. Projekt przygotowany będzie w generatorze wniosków (w zależności od dostępności konkursu).</w:t>
            </w:r>
          </w:p>
          <w:p w14:paraId="33ADA562" w14:textId="77777777" w:rsidR="00F94E3F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Oceniane będą przygotowanie diagnozy, planu działania, harmonogramu, budżetu, ewaluacji, opisu potencjału wykonawcy.</w:t>
            </w:r>
          </w:p>
          <w:p w14:paraId="27AE7A4B" w14:textId="77777777" w:rsidR="00F94E3F" w:rsidRPr="00F94E3F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E3F">
              <w:rPr>
                <w:rFonts w:ascii="Corbel" w:hAnsi="Corbel"/>
                <w:b w:val="0"/>
                <w:smallCaps w:val="0"/>
                <w:szCs w:val="24"/>
              </w:rPr>
              <w:t>Kryteria oceny projektu:</w:t>
            </w:r>
          </w:p>
          <w:p w14:paraId="6B9652FB" w14:textId="77777777" w:rsidR="00F94E3F" w:rsidRPr="00F94E3F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E3F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F94E3F">
              <w:rPr>
                <w:rFonts w:ascii="Corbel" w:hAnsi="Corbel"/>
                <w:b w:val="0"/>
                <w:smallCaps w:val="0"/>
                <w:szCs w:val="24"/>
              </w:rPr>
              <w:tab/>
              <w:t>oryginalność koncepcji (pomysłu)</w:t>
            </w:r>
          </w:p>
          <w:p w14:paraId="00FA48D2" w14:textId="77777777" w:rsidR="00F94E3F" w:rsidRPr="00F94E3F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E3F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F94E3F">
              <w:rPr>
                <w:rFonts w:ascii="Corbel" w:hAnsi="Corbel"/>
                <w:b w:val="0"/>
                <w:smallCaps w:val="0"/>
                <w:szCs w:val="24"/>
              </w:rPr>
              <w:tab/>
              <w:t>poprawności postawionego problemu</w:t>
            </w:r>
          </w:p>
          <w:p w14:paraId="1CC8477B" w14:textId="77777777" w:rsidR="00F94E3F" w:rsidRPr="00F94E3F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E3F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F94E3F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adekwatność zaproponowanego instrumentu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diagnostycznego</w:t>
            </w:r>
          </w:p>
          <w:p w14:paraId="4A6AED16" w14:textId="77777777" w:rsidR="00F94E3F" w:rsidRPr="00F94E3F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E3F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F94E3F">
              <w:rPr>
                <w:rFonts w:ascii="Corbel" w:hAnsi="Corbel"/>
                <w:b w:val="0"/>
                <w:smallCaps w:val="0"/>
                <w:szCs w:val="24"/>
              </w:rPr>
              <w:tab/>
              <w:t>znaczenia przewidywanych wyników grantu dla 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ealizacji przedsięwzięcia społecznego</w:t>
            </w:r>
          </w:p>
          <w:p w14:paraId="03163B34" w14:textId="77777777" w:rsidR="00F94E3F" w:rsidRPr="00F94E3F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E3F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F94E3F">
              <w:rPr>
                <w:rFonts w:ascii="Corbel" w:hAnsi="Corbel"/>
                <w:b w:val="0"/>
                <w:smallCaps w:val="0"/>
                <w:szCs w:val="24"/>
              </w:rPr>
              <w:tab/>
              <w:t>terminowość złożenia projektu</w:t>
            </w:r>
          </w:p>
          <w:p w14:paraId="06E9D95D" w14:textId="77777777" w:rsidR="00F94E3F" w:rsidRPr="00F94E3F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E3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Skala ocen: od 1 do 5 pkt. za każde kryterium – razem maks. 30 punktów</w:t>
            </w:r>
          </w:p>
          <w:p w14:paraId="5444835A" w14:textId="77777777" w:rsidR="00F94E3F" w:rsidRPr="00F94E3F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E3F">
              <w:rPr>
                <w:rFonts w:ascii="Corbel" w:hAnsi="Corbel"/>
                <w:b w:val="0"/>
                <w:smallCaps w:val="0"/>
                <w:szCs w:val="24"/>
              </w:rPr>
              <w:t>Skala ocen: do 15– 2</w:t>
            </w:r>
          </w:p>
          <w:p w14:paraId="636FF7DD" w14:textId="77777777" w:rsidR="00F94E3F" w:rsidRPr="00F94E3F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E3F">
              <w:rPr>
                <w:rFonts w:ascii="Corbel" w:hAnsi="Corbel"/>
                <w:b w:val="0"/>
                <w:smallCaps w:val="0"/>
                <w:szCs w:val="24"/>
              </w:rPr>
              <w:t>od 15  do 17 – 3</w:t>
            </w:r>
          </w:p>
          <w:p w14:paraId="5984C495" w14:textId="77777777" w:rsidR="00F94E3F" w:rsidRPr="00F94E3F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E3F">
              <w:rPr>
                <w:rFonts w:ascii="Corbel" w:hAnsi="Corbel"/>
                <w:b w:val="0"/>
                <w:smallCaps w:val="0"/>
                <w:szCs w:val="24"/>
              </w:rPr>
              <w:t xml:space="preserve"> od 18 do 21 – 3,5 </w:t>
            </w:r>
          </w:p>
          <w:p w14:paraId="5576662A" w14:textId="77777777" w:rsidR="00F94E3F" w:rsidRPr="00F94E3F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E3F">
              <w:rPr>
                <w:rFonts w:ascii="Corbel" w:hAnsi="Corbel"/>
                <w:b w:val="0"/>
                <w:smallCaps w:val="0"/>
                <w:szCs w:val="24"/>
              </w:rPr>
              <w:t>od 22 do 24 – 4</w:t>
            </w:r>
          </w:p>
          <w:p w14:paraId="3A3A3186" w14:textId="77777777" w:rsidR="00F94E3F" w:rsidRPr="00F94E3F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E3F">
              <w:rPr>
                <w:rFonts w:ascii="Corbel" w:hAnsi="Corbel"/>
                <w:b w:val="0"/>
                <w:smallCaps w:val="0"/>
                <w:szCs w:val="24"/>
              </w:rPr>
              <w:t>od 25 do 27 – 4,5</w:t>
            </w:r>
          </w:p>
          <w:p w14:paraId="658ABA78" w14:textId="77777777" w:rsidR="00F94E3F" w:rsidRPr="00731FC9" w:rsidRDefault="00F94E3F" w:rsidP="00F94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E3F">
              <w:rPr>
                <w:rFonts w:ascii="Corbel" w:hAnsi="Corbel"/>
                <w:b w:val="0"/>
                <w:smallCaps w:val="0"/>
                <w:szCs w:val="24"/>
              </w:rPr>
              <w:t xml:space="preserve"> od 28 do 30 – 5</w:t>
            </w:r>
          </w:p>
        </w:tc>
      </w:tr>
    </w:tbl>
    <w:p w14:paraId="75942ED4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D56A5C" w14:textId="77777777" w:rsidR="0085747A" w:rsidRPr="00D97398" w:rsidRDefault="0085747A" w:rsidP="00D9739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31FC9">
        <w:rPr>
          <w:rFonts w:ascii="Corbel" w:hAnsi="Corbel"/>
          <w:b/>
          <w:sz w:val="24"/>
          <w:szCs w:val="24"/>
        </w:rPr>
        <w:t xml:space="preserve">5. </w:t>
      </w:r>
      <w:r w:rsidR="00C61DC5" w:rsidRPr="00731FC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31FC9" w14:paraId="583EB9DA" w14:textId="77777777" w:rsidTr="00F53D02">
        <w:tc>
          <w:tcPr>
            <w:tcW w:w="4902" w:type="dxa"/>
            <w:vAlign w:val="center"/>
          </w:tcPr>
          <w:p w14:paraId="265E2244" w14:textId="77777777" w:rsidR="0085747A" w:rsidRPr="00731FC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1FC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31FC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31FC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4555230" w14:textId="77777777" w:rsidR="0085747A" w:rsidRPr="00731FC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1FC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31FC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31FC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31FC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B5AFF" w:rsidRPr="00731FC9" w14:paraId="0C7133DA" w14:textId="77777777" w:rsidTr="00F53D02">
        <w:tc>
          <w:tcPr>
            <w:tcW w:w="4902" w:type="dxa"/>
          </w:tcPr>
          <w:p w14:paraId="796CC5CB" w14:textId="77777777" w:rsidR="000B5AFF" w:rsidRPr="00731FC9" w:rsidRDefault="000B5AFF" w:rsidP="000B5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5CED08A3" w14:textId="77777777" w:rsidR="000B5AFF" w:rsidRPr="00FE08FC" w:rsidRDefault="00F94E3F" w:rsidP="000B5AFF">
            <w:r>
              <w:t>3</w:t>
            </w:r>
            <w:r w:rsidR="000B5AFF" w:rsidRPr="00FE08FC">
              <w:t>0</w:t>
            </w:r>
          </w:p>
        </w:tc>
      </w:tr>
      <w:tr w:rsidR="000B5AFF" w:rsidRPr="00731FC9" w14:paraId="33A3129D" w14:textId="77777777" w:rsidTr="00F53D02">
        <w:tc>
          <w:tcPr>
            <w:tcW w:w="4902" w:type="dxa"/>
          </w:tcPr>
          <w:p w14:paraId="6DDEF57A" w14:textId="77777777" w:rsidR="000B5AFF" w:rsidRPr="00731FC9" w:rsidRDefault="000B5AFF" w:rsidP="000B5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D7C4DDF" w14:textId="77777777" w:rsidR="000B5AFF" w:rsidRPr="00731FC9" w:rsidRDefault="000B5AFF" w:rsidP="000B5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4C423ED" w14:textId="77777777" w:rsidR="000B5AFF" w:rsidRPr="00FE08FC" w:rsidRDefault="00CE2A37" w:rsidP="000B5AFF">
            <w:r>
              <w:t>3</w:t>
            </w:r>
          </w:p>
        </w:tc>
      </w:tr>
      <w:tr w:rsidR="000B5AFF" w:rsidRPr="00731FC9" w14:paraId="2E6AE233" w14:textId="77777777" w:rsidTr="00F53D02">
        <w:tc>
          <w:tcPr>
            <w:tcW w:w="4902" w:type="dxa"/>
          </w:tcPr>
          <w:p w14:paraId="120DF0DF" w14:textId="77777777" w:rsidR="000B5AFF" w:rsidRPr="00731FC9" w:rsidRDefault="000B5AFF" w:rsidP="000B5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BDE5AB4" w14:textId="77777777" w:rsidR="000B5AFF" w:rsidRPr="00731FC9" w:rsidRDefault="000B5AFF" w:rsidP="000B5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5C4A6E00" w14:textId="77777777" w:rsidR="000B5AFF" w:rsidRPr="00FE08FC" w:rsidRDefault="00CE2A37" w:rsidP="000B5AFF">
            <w:r>
              <w:t>42</w:t>
            </w:r>
          </w:p>
        </w:tc>
      </w:tr>
      <w:tr w:rsidR="000B5AFF" w:rsidRPr="00731FC9" w14:paraId="3AE1047A" w14:textId="77777777" w:rsidTr="00F53D02">
        <w:tc>
          <w:tcPr>
            <w:tcW w:w="4902" w:type="dxa"/>
          </w:tcPr>
          <w:p w14:paraId="55747D17" w14:textId="77777777" w:rsidR="000B5AFF" w:rsidRPr="00731FC9" w:rsidRDefault="000B5AFF" w:rsidP="000B5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0EFCEE4" w14:textId="77777777" w:rsidR="000B5AFF" w:rsidRPr="00FE08FC" w:rsidRDefault="00CE2A37" w:rsidP="000B5AFF">
            <w:r>
              <w:t>75</w:t>
            </w:r>
          </w:p>
        </w:tc>
      </w:tr>
      <w:tr w:rsidR="000B5AFF" w:rsidRPr="00731FC9" w14:paraId="04F553FA" w14:textId="77777777" w:rsidTr="00F53D02">
        <w:tc>
          <w:tcPr>
            <w:tcW w:w="4902" w:type="dxa"/>
          </w:tcPr>
          <w:p w14:paraId="65759BB4" w14:textId="77777777" w:rsidR="000B5AFF" w:rsidRPr="00731FC9" w:rsidRDefault="000B5AFF" w:rsidP="000B5AF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31FC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BE32AFE" w14:textId="77777777" w:rsidR="000B5AFF" w:rsidRDefault="00CE2A37" w:rsidP="000B5AFF">
            <w:r>
              <w:t>3</w:t>
            </w:r>
          </w:p>
        </w:tc>
      </w:tr>
    </w:tbl>
    <w:p w14:paraId="52A3617B" w14:textId="77777777" w:rsidR="0085747A" w:rsidRPr="00731FC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31FC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31FC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DF8658" w14:textId="77777777" w:rsidR="003E1941" w:rsidRPr="00731FC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391063" w14:textId="4332D3E6" w:rsidR="00A83C39" w:rsidRPr="00731FC9" w:rsidRDefault="0071620A" w:rsidP="00D9739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6. </w:t>
      </w:r>
      <w:r w:rsidR="0085747A" w:rsidRPr="00731FC9">
        <w:rPr>
          <w:rFonts w:ascii="Corbel" w:hAnsi="Corbel"/>
          <w:smallCaps w:val="0"/>
          <w:szCs w:val="24"/>
        </w:rPr>
        <w:t>PRAKTYKI ZAWO</w:t>
      </w:r>
      <w:r w:rsidR="009D3F3B" w:rsidRPr="00731FC9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6"/>
        <w:gridCol w:w="3969"/>
      </w:tblGrid>
      <w:tr w:rsidR="00A83C39" w:rsidRPr="00731FC9" w14:paraId="72327C27" w14:textId="77777777" w:rsidTr="00A83C39">
        <w:trPr>
          <w:trHeight w:val="397"/>
        </w:trPr>
        <w:tc>
          <w:tcPr>
            <w:tcW w:w="4366" w:type="dxa"/>
          </w:tcPr>
          <w:p w14:paraId="64E8DDE1" w14:textId="77777777" w:rsidR="00A83C39" w:rsidRPr="00731FC9" w:rsidRDefault="00A83C39" w:rsidP="00A83C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494F972" w14:textId="61027A15" w:rsidR="00A83C39" w:rsidRPr="00731FC9" w:rsidRDefault="00A83C39" w:rsidP="00A83C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A83C39" w:rsidRPr="00731FC9" w14:paraId="3929C96C" w14:textId="77777777" w:rsidTr="00A83C39">
        <w:trPr>
          <w:trHeight w:val="397"/>
        </w:trPr>
        <w:tc>
          <w:tcPr>
            <w:tcW w:w="4366" w:type="dxa"/>
          </w:tcPr>
          <w:p w14:paraId="15D1DA08" w14:textId="77777777" w:rsidR="00A83C39" w:rsidRPr="00731FC9" w:rsidRDefault="00A83C39" w:rsidP="00A83C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EA6341B" w14:textId="37125417" w:rsidR="00A83C39" w:rsidRPr="00731FC9" w:rsidRDefault="00A83C39" w:rsidP="00A83C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1321175E" w14:textId="77777777" w:rsidR="003E1941" w:rsidRPr="00731FC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8A3089" w14:textId="0F7219CF" w:rsidR="00675843" w:rsidRPr="00731FC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7. </w:t>
      </w:r>
      <w:r w:rsidR="0085747A" w:rsidRPr="00731FC9">
        <w:rPr>
          <w:rFonts w:ascii="Corbel" w:hAnsi="Corbel"/>
          <w:smallCaps w:val="0"/>
          <w:szCs w:val="24"/>
        </w:rPr>
        <w:t>LITERATURA</w:t>
      </w:r>
      <w:r w:rsidRPr="00731FC9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731FC9" w14:paraId="15B6CBCD" w14:textId="77777777" w:rsidTr="00AD12CE">
        <w:trPr>
          <w:trHeight w:val="397"/>
        </w:trPr>
        <w:tc>
          <w:tcPr>
            <w:tcW w:w="9497" w:type="dxa"/>
          </w:tcPr>
          <w:p w14:paraId="0B74EB3D" w14:textId="1153D5E4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066C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8414898" w14:textId="77777777" w:rsidR="007066CD" w:rsidRPr="007066CD" w:rsidRDefault="007066C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310F586" w14:textId="185A6949" w:rsidR="00AD12CE" w:rsidRDefault="00246D0B" w:rsidP="00246D0B">
            <w:pPr>
              <w:pStyle w:val="Punktygwne"/>
              <w:spacing w:before="0" w:after="0"/>
              <w:ind w:left="599" w:hanging="59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6D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Rada Młodych Naukowców (2013).</w:t>
            </w:r>
            <w:r w:rsidRPr="00F94E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94E3F" w:rsidRPr="00246D0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Jak napisać wniosek na finansowanie badań naukowych. </w:t>
            </w:r>
            <w:r w:rsidR="00F94E3F" w:rsidRPr="00F94E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AD12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Dostępna online: </w:t>
            </w:r>
            <w:hyperlink r:id="rId10" w:history="1">
              <w:r w:rsidR="00AD12CE" w:rsidRPr="00CA5CEE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https://ifa.filg.uj.edu.pl/documents/4285783/cefdb80c-5e91-4f76-9b8f-825d1f2da56f</w:t>
              </w:r>
            </w:hyperlink>
            <w:r w:rsidR="00AD12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21D85D9D" w14:textId="77777777" w:rsidR="00AD12CE" w:rsidRDefault="00AD12CE" w:rsidP="00246D0B">
            <w:pPr>
              <w:pStyle w:val="Punktygwne"/>
              <w:spacing w:before="0" w:after="0"/>
              <w:ind w:left="599" w:hanging="59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Grucza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B. red. (2012). </w:t>
            </w:r>
            <w:r w:rsidR="00F94E3F" w:rsidRPr="00AD12C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ABC Zarządzania projektami miękkimi</w:t>
            </w:r>
            <w:r w:rsidRPr="00AD12C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="00F94E3F" w:rsidRPr="00F94E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Pr="00AD12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Ministerstwo Infrastruktury i Rozwoju. Departament Europejskiego Funduszu Społecznego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14:paraId="7AB53B74" w14:textId="2EA44076" w:rsidR="00F94E3F" w:rsidRPr="00731FC9" w:rsidRDefault="00AD12CE" w:rsidP="00246D0B">
            <w:pPr>
              <w:pStyle w:val="Punktygwne"/>
              <w:spacing w:before="0" w:after="0"/>
              <w:ind w:left="599" w:hanging="59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Plata-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Nalborski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K. (2017). </w:t>
            </w:r>
            <w:r w:rsidR="00F94E3F" w:rsidRPr="00246D0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Projekty z dotacj</w:t>
            </w:r>
            <w:r w:rsidRPr="00246D0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ą</w:t>
            </w:r>
            <w:r w:rsidR="00F94E3F" w:rsidRPr="00246D0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Poradnik </w:t>
            </w:r>
            <w:r w:rsidR="00CE2A37" w:rsidRPr="00246D0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konsultanta, </w:t>
            </w:r>
            <w:r w:rsidRPr="00246D0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wnioskodawcy i</w:t>
            </w:r>
            <w:r w:rsidR="00246D0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 </w:t>
            </w:r>
            <w:r w:rsidR="00F94E3F" w:rsidRPr="00246D0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beneficjenta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Gliwice:</w:t>
            </w:r>
            <w:r w:rsidR="00F94E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Helio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n. Dostępna online: </w:t>
            </w:r>
            <w:hyperlink r:id="rId11" w:history="1">
              <w:r w:rsidRPr="00CA5CEE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https://pdf.helion.pl/prodot/prodot.pdf</w:t>
              </w:r>
            </w:hyperlink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  <w:tr w:rsidR="0085747A" w:rsidRPr="00731FC9" w14:paraId="189DAE71" w14:textId="77777777" w:rsidTr="00AD12CE">
        <w:trPr>
          <w:trHeight w:val="397"/>
        </w:trPr>
        <w:tc>
          <w:tcPr>
            <w:tcW w:w="9497" w:type="dxa"/>
          </w:tcPr>
          <w:p w14:paraId="20B5384A" w14:textId="5B8AD4F8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066C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819218E" w14:textId="77777777" w:rsidR="007066CD" w:rsidRPr="007066CD" w:rsidRDefault="007066C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633D26ED" w14:textId="77777777" w:rsidR="00CE2A37" w:rsidRDefault="00CE2A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Dokumentacja projektowa</w:t>
            </w:r>
          </w:p>
          <w:p w14:paraId="3C0B4D35" w14:textId="77777777" w:rsidR="00266588" w:rsidRPr="00D97398" w:rsidRDefault="00CE2A37" w:rsidP="00DD61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Wnioski o dofinansowanie</w:t>
            </w:r>
          </w:p>
        </w:tc>
      </w:tr>
    </w:tbl>
    <w:p w14:paraId="5061B0CF" w14:textId="77777777" w:rsidR="007066CD" w:rsidRDefault="00AD12CE" w:rsidP="00AD12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</w:t>
      </w:r>
    </w:p>
    <w:p w14:paraId="19164579" w14:textId="75296702" w:rsidR="0085747A" w:rsidRPr="00731FC9" w:rsidRDefault="00AD12CE" w:rsidP="00AD12CE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731FC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31FC9" w:rsidSect="007066CD">
      <w:footerReference w:type="default" r:id="rId12"/>
      <w:pgSz w:w="11906" w:h="16838"/>
      <w:pgMar w:top="5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195E4" w14:textId="77777777" w:rsidR="00B674C1" w:rsidRDefault="00B674C1" w:rsidP="00C16ABF">
      <w:pPr>
        <w:spacing w:after="0" w:line="240" w:lineRule="auto"/>
      </w:pPr>
      <w:r>
        <w:separator/>
      </w:r>
    </w:p>
  </w:endnote>
  <w:endnote w:type="continuationSeparator" w:id="0">
    <w:p w14:paraId="1489CBDD" w14:textId="77777777" w:rsidR="00B674C1" w:rsidRDefault="00B674C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9687335"/>
      <w:docPartObj>
        <w:docPartGallery w:val="Page Numbers (Bottom of Page)"/>
        <w:docPartUnique/>
      </w:docPartObj>
    </w:sdtPr>
    <w:sdtEndPr/>
    <w:sdtContent>
      <w:p w14:paraId="536EBF40" w14:textId="77777777" w:rsidR="0058149A" w:rsidRDefault="0058149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398">
          <w:rPr>
            <w:noProof/>
          </w:rPr>
          <w:t>2</w:t>
        </w:r>
        <w:r>
          <w:fldChar w:fldCharType="end"/>
        </w:r>
      </w:p>
    </w:sdtContent>
  </w:sdt>
  <w:p w14:paraId="5AABD8CF" w14:textId="77777777" w:rsidR="0058149A" w:rsidRDefault="005814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58A3C" w14:textId="77777777" w:rsidR="00B674C1" w:rsidRDefault="00B674C1" w:rsidP="00C16ABF">
      <w:pPr>
        <w:spacing w:after="0" w:line="240" w:lineRule="auto"/>
      </w:pPr>
      <w:r>
        <w:separator/>
      </w:r>
    </w:p>
  </w:footnote>
  <w:footnote w:type="continuationSeparator" w:id="0">
    <w:p w14:paraId="7C367297" w14:textId="77777777" w:rsidR="00B674C1" w:rsidRDefault="00B674C1" w:rsidP="00C16ABF">
      <w:pPr>
        <w:spacing w:after="0" w:line="240" w:lineRule="auto"/>
      </w:pPr>
      <w:r>
        <w:continuationSeparator/>
      </w:r>
    </w:p>
  </w:footnote>
  <w:footnote w:id="1">
    <w:p w14:paraId="0BF714D4" w14:textId="77777777" w:rsidR="0058149A" w:rsidRDefault="0058149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945ECD"/>
    <w:multiLevelType w:val="hybridMultilevel"/>
    <w:tmpl w:val="31E45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B95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AFF"/>
    <w:rsid w:val="000D04B0"/>
    <w:rsid w:val="000F1C57"/>
    <w:rsid w:val="000F5615"/>
    <w:rsid w:val="00101CF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C18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6D0B"/>
    <w:rsid w:val="00266588"/>
    <w:rsid w:val="00281FF2"/>
    <w:rsid w:val="002857DE"/>
    <w:rsid w:val="00291567"/>
    <w:rsid w:val="00296C53"/>
    <w:rsid w:val="002A22BF"/>
    <w:rsid w:val="002A2389"/>
    <w:rsid w:val="002A330C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3F4"/>
    <w:rsid w:val="00363F78"/>
    <w:rsid w:val="003811AF"/>
    <w:rsid w:val="003852B0"/>
    <w:rsid w:val="003A0A5B"/>
    <w:rsid w:val="003A1176"/>
    <w:rsid w:val="003A4230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5FE6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277F"/>
    <w:rsid w:val="0050496F"/>
    <w:rsid w:val="00505CF4"/>
    <w:rsid w:val="00513B6F"/>
    <w:rsid w:val="00516297"/>
    <w:rsid w:val="00517C63"/>
    <w:rsid w:val="005363C4"/>
    <w:rsid w:val="00536BDE"/>
    <w:rsid w:val="00543ACC"/>
    <w:rsid w:val="0056696D"/>
    <w:rsid w:val="0058149A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D4B"/>
    <w:rsid w:val="006D050F"/>
    <w:rsid w:val="006D6139"/>
    <w:rsid w:val="006E5D65"/>
    <w:rsid w:val="006F1282"/>
    <w:rsid w:val="006F1FBC"/>
    <w:rsid w:val="006F31E2"/>
    <w:rsid w:val="00706544"/>
    <w:rsid w:val="007066CD"/>
    <w:rsid w:val="007072BA"/>
    <w:rsid w:val="0071620A"/>
    <w:rsid w:val="00724677"/>
    <w:rsid w:val="00725459"/>
    <w:rsid w:val="00731FC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3FC1"/>
    <w:rsid w:val="007C4546"/>
    <w:rsid w:val="007D6E56"/>
    <w:rsid w:val="007F4155"/>
    <w:rsid w:val="0081554D"/>
    <w:rsid w:val="0081707E"/>
    <w:rsid w:val="00820585"/>
    <w:rsid w:val="0082552D"/>
    <w:rsid w:val="00840F07"/>
    <w:rsid w:val="008449B3"/>
    <w:rsid w:val="00844F60"/>
    <w:rsid w:val="008552A2"/>
    <w:rsid w:val="0085747A"/>
    <w:rsid w:val="008737E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039"/>
    <w:rsid w:val="009508DF"/>
    <w:rsid w:val="00950DAC"/>
    <w:rsid w:val="00954A07"/>
    <w:rsid w:val="00976F5E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52C"/>
    <w:rsid w:val="00A83C39"/>
    <w:rsid w:val="00A84C85"/>
    <w:rsid w:val="00A97DE1"/>
    <w:rsid w:val="00AB053C"/>
    <w:rsid w:val="00AD1146"/>
    <w:rsid w:val="00AD12CE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4C1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5D6"/>
    <w:rsid w:val="00C70A26"/>
    <w:rsid w:val="00C766DF"/>
    <w:rsid w:val="00C90820"/>
    <w:rsid w:val="00C94B98"/>
    <w:rsid w:val="00CA2B96"/>
    <w:rsid w:val="00CA3E55"/>
    <w:rsid w:val="00CA5089"/>
    <w:rsid w:val="00CA731A"/>
    <w:rsid w:val="00CB37B5"/>
    <w:rsid w:val="00CD058C"/>
    <w:rsid w:val="00CD6897"/>
    <w:rsid w:val="00CE2A3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7398"/>
    <w:rsid w:val="00DA2114"/>
    <w:rsid w:val="00DD61A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5F0B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6104"/>
    <w:rsid w:val="00F27A7B"/>
    <w:rsid w:val="00F526AF"/>
    <w:rsid w:val="00F53D02"/>
    <w:rsid w:val="00F617C3"/>
    <w:rsid w:val="00F66C6A"/>
    <w:rsid w:val="00F7066B"/>
    <w:rsid w:val="00F83B28"/>
    <w:rsid w:val="00F94E3F"/>
    <w:rsid w:val="00F974DA"/>
    <w:rsid w:val="00FA1CB7"/>
    <w:rsid w:val="00FA46E5"/>
    <w:rsid w:val="00FB7DBA"/>
    <w:rsid w:val="00FC1C25"/>
    <w:rsid w:val="00FC3F45"/>
    <w:rsid w:val="00FD503F"/>
    <w:rsid w:val="00FD7589"/>
    <w:rsid w:val="00FE658F"/>
    <w:rsid w:val="00FF0118"/>
    <w:rsid w:val="00FF016A"/>
    <w:rsid w:val="00FF1401"/>
    <w:rsid w:val="00FF505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BB838"/>
  <w15:docId w15:val="{5B9EB04B-AAF5-4F03-89AB-1066BB330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3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df.helion.pl/prodot/prodot.pdf" TargetMode="External"/><Relationship Id="rId5" Type="http://schemas.openxmlformats.org/officeDocument/2006/relationships/styles" Target="styles.xml"/><Relationship Id="rId10" Type="http://schemas.openxmlformats.org/officeDocument/2006/relationships/hyperlink" Target="https://ifa.filg.uj.edu.pl/documents/4285783/cefdb80c-5e91-4f76-9b8f-825d1f2da56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AAB4D-F329-472D-80B2-1E0C1CBACF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D11C-4714-4FED-97EA-5A434FDF76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297BA6-2490-47D9-8F22-8AE0F6A8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4</Pages>
  <Words>1054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2019-11-30T10:18:00Z</cp:lastPrinted>
  <dcterms:created xsi:type="dcterms:W3CDTF">2020-10-28T05:23:00Z</dcterms:created>
  <dcterms:modified xsi:type="dcterms:W3CDTF">2022-11-17T10:12:00Z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